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2065A" w:rsidRPr="006F7769" w:rsidRDefault="00F41D11" w:rsidP="00F41D11">
      <w:pPr>
        <w:spacing w:after="0" w:line="360" w:lineRule="auto"/>
        <w:ind w:right="1700"/>
        <w:rPr>
          <w:bCs/>
          <w:sz w:val="20"/>
          <w:szCs w:val="20"/>
        </w:rPr>
      </w:pPr>
      <w:r w:rsidRPr="006F7769">
        <w:rPr>
          <w:rStyle w:val="a"/>
          <w:rFonts w:cs="ＭＳ 明朝"/>
          <w:sz w:val="20"/>
        </w:rPr>
        <w:t>安全</w:t>
      </w:r>
      <w:r w:rsidRPr="006F7769">
        <w:rPr>
          <w:rStyle w:val="a"/>
          <w:rFonts w:cs="ＭＳ 明朝"/>
          <w:sz w:val="20"/>
        </w:rPr>
        <w:t>でサスティナブルな</w:t>
      </w:r>
      <w:r w:rsidRPr="006F7769">
        <w:rPr>
          <w:rStyle w:val="a"/>
          <w:rFonts w:cs="ＭＳ 明朝"/>
          <w:sz w:val="20"/>
        </w:rPr>
        <w:t>対応</w:t>
      </w:r>
      <w:r w:rsidRPr="006F7769">
        <w:rPr>
          <w:rStyle w:val="a"/>
          <w:rFonts w:cs="ＭＳ 明朝"/>
          <w:sz w:val="20"/>
        </w:rPr>
        <w:t>を</w:t>
      </w:r>
    </w:p>
    <w:p w:rsidR="0002065A" w:rsidRPr="006F7769" w:rsidRDefault="00F41D11" w:rsidP="00F41D11">
      <w:pPr>
        <w:spacing w:after="0" w:line="360" w:lineRule="auto"/>
        <w:ind w:right="1700"/>
        <w:rPr>
          <w:b/>
          <w:sz w:val="24"/>
          <w:szCs w:val="24"/>
        </w:rPr>
      </w:pPr>
      <w:r w:rsidRPr="006F7769">
        <w:rPr>
          <w:rStyle w:val="a"/>
          <w:rFonts w:cs="ＭＳ 明朝"/>
          <w:b/>
          <w:sz w:val="24"/>
        </w:rPr>
        <w:t>美</w:t>
      </w:r>
      <w:r w:rsidRPr="006F7769">
        <w:rPr>
          <w:rStyle w:val="a"/>
          <w:rFonts w:cs="ＭＳ 明朝"/>
          <w:b/>
          <w:sz w:val="24"/>
        </w:rPr>
        <w:t>しいオーバーモールド</w:t>
      </w:r>
      <w:r w:rsidRPr="006F7769">
        <w:rPr>
          <w:rStyle w:val="a"/>
          <w:rFonts w:cs="ＭＳ 明朝"/>
          <w:b/>
          <w:sz w:val="24"/>
        </w:rPr>
        <w:t>一体成形</w:t>
      </w:r>
      <w:r w:rsidRPr="006F7769">
        <w:rPr>
          <w:rStyle w:val="a"/>
          <w:rFonts w:cs="ＭＳ 明朝"/>
          <w:b/>
          <w:sz w:val="24"/>
        </w:rPr>
        <w:t>による</w:t>
      </w:r>
      <w:r w:rsidRPr="006F7769">
        <w:rPr>
          <w:rStyle w:val="a"/>
          <w:rFonts w:cs="ＭＳ 明朝"/>
          <w:b/>
          <w:sz w:val="24"/>
        </w:rPr>
        <w:t>、</w:t>
      </w:r>
      <w:r w:rsidRPr="006F7769">
        <w:rPr>
          <w:rStyle w:val="a"/>
          <w:rFonts w:cs="ＭＳ 明朝"/>
          <w:b/>
          <w:sz w:val="24"/>
        </w:rPr>
        <w:t>愛犬用玩具</w:t>
      </w:r>
      <w:r w:rsidRPr="006F7769">
        <w:rPr>
          <w:rStyle w:val="a"/>
          <w:rFonts w:cs="ＭＳ 明朝"/>
          <w:b/>
          <w:sz w:val="24"/>
        </w:rPr>
        <w:t>のための</w:t>
      </w:r>
      <w:r w:rsidRPr="006F7769">
        <w:rPr>
          <w:rStyle w:val="a"/>
          <w:rFonts w:cs="ＭＳ 明朝"/>
          <w:b/>
          <w:sz w:val="24"/>
        </w:rPr>
        <w:t>KRAIBURG TPE</w:t>
      </w:r>
      <w:r w:rsidRPr="006F7769">
        <w:rPr>
          <w:rStyle w:val="a"/>
          <w:rFonts w:cs="ＭＳ 明朝"/>
          <w:b/>
          <w:sz w:val="24"/>
        </w:rPr>
        <w:t>の</w:t>
      </w:r>
      <w:r w:rsidRPr="006F7769">
        <w:rPr>
          <w:rStyle w:val="a"/>
          <w:rFonts w:cs="ＭＳ 明朝"/>
          <w:b/>
          <w:sz w:val="24"/>
        </w:rPr>
        <w:t>THERMOLAST</w:t>
      </w:r>
      <w:r w:rsidRPr="006F7769">
        <w:rPr>
          <w:rStyle w:val="a"/>
          <w:rFonts w:cs="ＭＳ 明朝"/>
          <w:b/>
          <w:sz w:val="24"/>
          <w:vertAlign w:val="superscript"/>
        </w:rPr>
        <w:t>®</w:t>
      </w:r>
      <w:r w:rsidRPr="006F7769">
        <w:rPr>
          <w:rStyle w:val="a"/>
          <w:rFonts w:cs="ＭＳ 明朝"/>
          <w:b/>
          <w:sz w:val="24"/>
        </w:rPr>
        <w:t xml:space="preserve"> K</w:t>
      </w:r>
    </w:p>
    <w:p w:rsidR="0002065A" w:rsidRPr="006F7769" w:rsidRDefault="00F41D11" w:rsidP="00F41D11">
      <w:pPr>
        <w:keepLines/>
        <w:spacing w:after="0" w:line="360" w:lineRule="auto"/>
        <w:ind w:right="1701"/>
        <w:rPr>
          <w:sz w:val="20"/>
          <w:szCs w:val="20"/>
        </w:rPr>
      </w:pPr>
    </w:p>
    <w:p w:rsidR="00083596" w:rsidRPr="006F7769" w:rsidRDefault="00F41D11" w:rsidP="00F41D11">
      <w:pPr>
        <w:keepLines/>
        <w:spacing w:after="0" w:line="360" w:lineRule="auto"/>
        <w:ind w:right="1701"/>
        <w:rPr>
          <w:b/>
          <w:sz w:val="20"/>
          <w:szCs w:val="20"/>
        </w:rPr>
      </w:pPr>
      <w:r w:rsidRPr="006F7769">
        <w:rPr>
          <w:rStyle w:val="a"/>
          <w:rFonts w:cs="ＭＳ 明朝"/>
          <w:b/>
          <w:sz w:val="20"/>
        </w:rPr>
        <w:t>KRAIBURG TPE</w:t>
      </w:r>
      <w:r w:rsidR="00563C24">
        <w:rPr>
          <w:rStyle w:val="a"/>
          <w:rFonts w:cs="ＭＳ 明朝" w:hint="eastAsia"/>
          <w:b/>
          <w:sz w:val="20"/>
        </w:rPr>
        <w:t>（クライブルグ</w:t>
      </w:r>
      <w:r w:rsidR="00563C24">
        <w:rPr>
          <w:rStyle w:val="a"/>
          <w:rFonts w:cs="ＭＳ 明朝" w:hint="eastAsia"/>
          <w:b/>
          <w:sz w:val="20"/>
        </w:rPr>
        <w:t>TPE</w:t>
      </w:r>
      <w:r w:rsidR="00563C24">
        <w:rPr>
          <w:rStyle w:val="a"/>
          <w:rFonts w:cs="ＭＳ 明朝" w:hint="eastAsia"/>
          <w:b/>
          <w:sz w:val="20"/>
        </w:rPr>
        <w:t>）</w:t>
      </w:r>
      <w:r w:rsidRPr="006F7769">
        <w:rPr>
          <w:rStyle w:val="a"/>
          <w:rFonts w:cs="ＭＳ 明朝"/>
          <w:b/>
          <w:sz w:val="20"/>
        </w:rPr>
        <w:t>は</w:t>
      </w:r>
      <w:r w:rsidRPr="006F7769">
        <w:rPr>
          <w:rStyle w:val="a"/>
          <w:rFonts w:cs="ＭＳ 明朝"/>
          <w:b/>
          <w:sz w:val="20"/>
        </w:rPr>
        <w:t>、</w:t>
      </w:r>
      <w:r w:rsidRPr="006F7769">
        <w:rPr>
          <w:rStyle w:val="a"/>
          <w:rFonts w:cs="ＭＳ 明朝"/>
          <w:b/>
          <w:sz w:val="20"/>
        </w:rPr>
        <w:t>ナイロンへの</w:t>
      </w:r>
      <w:r w:rsidRPr="006F7769">
        <w:rPr>
          <w:rStyle w:val="a"/>
          <w:rFonts w:cs="ＭＳ 明朝"/>
          <w:b/>
          <w:sz w:val="20"/>
        </w:rPr>
        <w:t>優</w:t>
      </w:r>
      <w:r w:rsidRPr="006F7769">
        <w:rPr>
          <w:rStyle w:val="a"/>
          <w:rFonts w:cs="ＭＳ 明朝"/>
          <w:b/>
          <w:sz w:val="20"/>
        </w:rPr>
        <w:t>れた</w:t>
      </w:r>
      <w:r w:rsidRPr="006F7769">
        <w:rPr>
          <w:rStyle w:val="a"/>
          <w:rFonts w:cs="ＭＳ 明朝"/>
          <w:b/>
          <w:sz w:val="20"/>
        </w:rPr>
        <w:t>接着性</w:t>
      </w:r>
      <w:r w:rsidRPr="006F7769">
        <w:rPr>
          <w:rStyle w:val="a"/>
          <w:rFonts w:cs="ＭＳ 明朝"/>
          <w:b/>
          <w:sz w:val="20"/>
        </w:rPr>
        <w:t>と</w:t>
      </w:r>
      <w:r w:rsidRPr="006F7769">
        <w:rPr>
          <w:rStyle w:val="a"/>
          <w:rFonts w:cs="ＭＳ 明朝"/>
          <w:b/>
          <w:sz w:val="20"/>
        </w:rPr>
        <w:t>自由</w:t>
      </w:r>
      <w:r w:rsidRPr="006F7769">
        <w:rPr>
          <w:rStyle w:val="a"/>
          <w:rFonts w:cs="ＭＳ 明朝"/>
          <w:b/>
          <w:sz w:val="20"/>
        </w:rPr>
        <w:t>な</w:t>
      </w:r>
      <w:r w:rsidRPr="006F7769">
        <w:rPr>
          <w:rStyle w:val="a"/>
          <w:rFonts w:cs="ＭＳ 明朝"/>
          <w:b/>
          <w:sz w:val="20"/>
        </w:rPr>
        <w:t>着色性</w:t>
      </w:r>
      <w:r w:rsidRPr="006F7769">
        <w:rPr>
          <w:rStyle w:val="a"/>
          <w:rFonts w:cs="ＭＳ 明朝"/>
          <w:b/>
          <w:sz w:val="20"/>
        </w:rPr>
        <w:t>を</w:t>
      </w:r>
      <w:r w:rsidRPr="006F7769">
        <w:rPr>
          <w:rStyle w:val="a"/>
          <w:rFonts w:cs="ＭＳ 明朝"/>
          <w:b/>
          <w:sz w:val="20"/>
        </w:rPr>
        <w:t>組</w:t>
      </w:r>
      <w:r w:rsidRPr="006F7769">
        <w:rPr>
          <w:rStyle w:val="a"/>
          <w:rFonts w:cs="ＭＳ 明朝"/>
          <w:b/>
          <w:sz w:val="20"/>
        </w:rPr>
        <w:t>み</w:t>
      </w:r>
      <w:r w:rsidRPr="006F7769">
        <w:rPr>
          <w:rStyle w:val="a"/>
          <w:rFonts w:cs="ＭＳ 明朝"/>
          <w:b/>
          <w:sz w:val="20"/>
        </w:rPr>
        <w:t>合</w:t>
      </w:r>
      <w:r w:rsidRPr="006F7769">
        <w:rPr>
          <w:rStyle w:val="a"/>
          <w:rFonts w:cs="ＭＳ 明朝"/>
          <w:b/>
          <w:sz w:val="20"/>
        </w:rPr>
        <w:t>わせた</w:t>
      </w:r>
      <w:r w:rsidRPr="006F7769">
        <w:rPr>
          <w:rStyle w:val="a"/>
          <w:rFonts w:cs="ＭＳ 明朝"/>
          <w:b/>
          <w:sz w:val="20"/>
        </w:rPr>
        <w:t>丈夫</w:t>
      </w:r>
      <w:r w:rsidRPr="006F7769">
        <w:rPr>
          <w:rStyle w:val="a"/>
          <w:rFonts w:cs="ＭＳ 明朝"/>
          <w:b/>
          <w:sz w:val="20"/>
        </w:rPr>
        <w:t>な</w:t>
      </w:r>
      <w:r w:rsidRPr="006F7769">
        <w:rPr>
          <w:rStyle w:val="a"/>
          <w:rFonts w:cs="ＭＳ 明朝"/>
          <w:b/>
          <w:sz w:val="20"/>
        </w:rPr>
        <w:t>愛犬玩具</w:t>
      </w:r>
      <w:r w:rsidR="00563C24">
        <w:rPr>
          <w:rStyle w:val="a"/>
          <w:rFonts w:cs="ＭＳ 明朝" w:hint="eastAsia"/>
          <w:b/>
          <w:sz w:val="20"/>
        </w:rPr>
        <w:t>の用途で、</w:t>
      </w:r>
      <w:r w:rsidRPr="006F7769">
        <w:rPr>
          <w:rStyle w:val="a"/>
          <w:rFonts w:cs="ＭＳ 明朝"/>
          <w:b/>
          <w:sz w:val="20"/>
        </w:rPr>
        <w:t>硬度</w:t>
      </w:r>
      <w:r w:rsidRPr="006F7769">
        <w:rPr>
          <w:rStyle w:val="a"/>
          <w:rFonts w:cs="ＭＳ 明朝"/>
          <w:b/>
          <w:sz w:val="20"/>
        </w:rPr>
        <w:t>と</w:t>
      </w:r>
      <w:r w:rsidRPr="006F7769">
        <w:rPr>
          <w:rStyle w:val="a"/>
          <w:rFonts w:cs="ＭＳ 明朝"/>
          <w:b/>
          <w:sz w:val="20"/>
        </w:rPr>
        <w:t>柔軟性</w:t>
      </w:r>
      <w:r w:rsidRPr="006F7769">
        <w:rPr>
          <w:rStyle w:val="a"/>
          <w:rFonts w:cs="ＭＳ 明朝"/>
          <w:b/>
          <w:sz w:val="20"/>
        </w:rPr>
        <w:t>のバランスを</w:t>
      </w:r>
      <w:r w:rsidRPr="006F7769">
        <w:rPr>
          <w:rStyle w:val="a"/>
          <w:rFonts w:cs="ＭＳ 明朝"/>
          <w:b/>
          <w:sz w:val="20"/>
        </w:rPr>
        <w:t>絶妙</w:t>
      </w:r>
      <w:r w:rsidRPr="006F7769">
        <w:rPr>
          <w:rStyle w:val="a"/>
          <w:rFonts w:cs="ＭＳ 明朝"/>
          <w:b/>
          <w:sz w:val="20"/>
        </w:rPr>
        <w:t>に</w:t>
      </w:r>
      <w:r w:rsidRPr="006F7769">
        <w:rPr>
          <w:rStyle w:val="a"/>
          <w:rFonts w:cs="ＭＳ 明朝"/>
          <w:b/>
          <w:sz w:val="20"/>
        </w:rPr>
        <w:t>組</w:t>
      </w:r>
      <w:r w:rsidRPr="006F7769">
        <w:rPr>
          <w:rStyle w:val="a"/>
          <w:rFonts w:cs="ＭＳ 明朝"/>
          <w:b/>
          <w:sz w:val="20"/>
        </w:rPr>
        <w:t>み</w:t>
      </w:r>
      <w:r w:rsidRPr="006F7769">
        <w:rPr>
          <w:rStyle w:val="a"/>
          <w:rFonts w:cs="ＭＳ 明朝"/>
          <w:b/>
          <w:sz w:val="20"/>
        </w:rPr>
        <w:t>合</w:t>
      </w:r>
      <w:r w:rsidRPr="006F7769">
        <w:rPr>
          <w:rStyle w:val="a"/>
          <w:rFonts w:cs="ＭＳ 明朝"/>
          <w:b/>
          <w:sz w:val="20"/>
        </w:rPr>
        <w:t>わせたコンパウンドを</w:t>
      </w:r>
      <w:r w:rsidRPr="006F7769">
        <w:rPr>
          <w:rStyle w:val="a"/>
          <w:rFonts w:cs="ＭＳ 明朝"/>
          <w:b/>
          <w:sz w:val="20"/>
        </w:rPr>
        <w:t>提供</w:t>
      </w:r>
      <w:r w:rsidR="00563C24">
        <w:rPr>
          <w:rStyle w:val="a"/>
          <w:rFonts w:cs="ＭＳ 明朝" w:hint="eastAsia"/>
          <w:b/>
          <w:sz w:val="20"/>
        </w:rPr>
        <w:t>し、</w:t>
      </w:r>
      <w:r w:rsidRPr="006F7769">
        <w:rPr>
          <w:rStyle w:val="a"/>
          <w:rFonts w:cs="ＭＳ 明朝"/>
          <w:b/>
          <w:sz w:val="20"/>
        </w:rPr>
        <w:t>カスタム</w:t>
      </w:r>
      <w:r w:rsidRPr="006F7769">
        <w:rPr>
          <w:rStyle w:val="a"/>
          <w:rFonts w:cs="ＭＳ 明朝"/>
          <w:b/>
          <w:sz w:val="20"/>
        </w:rPr>
        <w:t>設計</w:t>
      </w:r>
      <w:r w:rsidRPr="006F7769">
        <w:rPr>
          <w:rStyle w:val="a"/>
          <w:rFonts w:cs="ＭＳ 明朝"/>
          <w:b/>
          <w:sz w:val="20"/>
        </w:rPr>
        <w:t>による</w:t>
      </w:r>
      <w:r w:rsidRPr="006F7769">
        <w:rPr>
          <w:rStyle w:val="a"/>
          <w:rFonts w:cs="ＭＳ 明朝"/>
          <w:b/>
          <w:sz w:val="20"/>
        </w:rPr>
        <w:t>熱可塑性</w:t>
      </w:r>
      <w:r w:rsidRPr="006F7769">
        <w:rPr>
          <w:rStyle w:val="a"/>
          <w:rFonts w:cs="ＭＳ 明朝"/>
          <w:b/>
          <w:sz w:val="20"/>
        </w:rPr>
        <w:t>エラストマー</w:t>
      </w:r>
      <w:r w:rsidRPr="006F7769">
        <w:rPr>
          <w:rStyle w:val="a"/>
          <w:rFonts w:cs="ＭＳ 明朝"/>
          <w:b/>
          <w:sz w:val="20"/>
        </w:rPr>
        <w:t>（</w:t>
      </w:r>
      <w:r w:rsidRPr="006F7769">
        <w:rPr>
          <w:rStyle w:val="a"/>
          <w:rFonts w:cs="ＭＳ 明朝"/>
          <w:b/>
          <w:sz w:val="20"/>
        </w:rPr>
        <w:t>TPE</w:t>
      </w:r>
      <w:r w:rsidRPr="006F7769">
        <w:rPr>
          <w:rStyle w:val="a"/>
          <w:rFonts w:cs="ＭＳ 明朝"/>
          <w:b/>
          <w:sz w:val="20"/>
        </w:rPr>
        <w:t>）</w:t>
      </w:r>
      <w:r w:rsidRPr="006F7769">
        <w:rPr>
          <w:rStyle w:val="a"/>
          <w:rFonts w:cs="ＭＳ 明朝"/>
          <w:b/>
          <w:sz w:val="20"/>
        </w:rPr>
        <w:t>分野</w:t>
      </w:r>
      <w:r w:rsidRPr="006F7769">
        <w:rPr>
          <w:rStyle w:val="a"/>
          <w:rFonts w:cs="ＭＳ 明朝"/>
          <w:b/>
          <w:sz w:val="20"/>
        </w:rPr>
        <w:t>での</w:t>
      </w:r>
      <w:r w:rsidRPr="006F7769">
        <w:rPr>
          <w:rStyle w:val="a"/>
          <w:rFonts w:cs="ＭＳ 明朝"/>
          <w:b/>
          <w:sz w:val="20"/>
        </w:rPr>
        <w:t>専門知識</w:t>
      </w:r>
      <w:r w:rsidRPr="006F7769">
        <w:rPr>
          <w:rStyle w:val="a"/>
          <w:rFonts w:cs="ＭＳ 明朝"/>
          <w:b/>
          <w:sz w:val="20"/>
        </w:rPr>
        <w:t>をいかんなく</w:t>
      </w:r>
      <w:r w:rsidRPr="006F7769">
        <w:rPr>
          <w:rStyle w:val="a"/>
          <w:rFonts w:cs="ＭＳ 明朝"/>
          <w:b/>
          <w:sz w:val="20"/>
        </w:rPr>
        <w:t>発揮</w:t>
      </w:r>
      <w:r w:rsidRPr="006F7769">
        <w:rPr>
          <w:rStyle w:val="a"/>
          <w:rFonts w:cs="ＭＳ 明朝"/>
          <w:b/>
          <w:sz w:val="20"/>
        </w:rPr>
        <w:t>し</w:t>
      </w:r>
      <w:r w:rsidR="00563C24">
        <w:rPr>
          <w:rStyle w:val="a"/>
          <w:rFonts w:cs="ＭＳ 明朝" w:hint="eastAsia"/>
          <w:b/>
          <w:sz w:val="20"/>
        </w:rPr>
        <w:t>ています。</w:t>
      </w:r>
      <w:r w:rsidRPr="006F7769">
        <w:rPr>
          <w:rStyle w:val="a"/>
          <w:rFonts w:cs="ＭＳ 明朝"/>
          <w:b/>
          <w:sz w:val="20"/>
        </w:rPr>
        <w:t>この</w:t>
      </w:r>
      <w:r w:rsidRPr="006F7769">
        <w:rPr>
          <w:rStyle w:val="a"/>
          <w:rFonts w:cs="ＭＳ 明朝"/>
          <w:b/>
          <w:sz w:val="20"/>
        </w:rPr>
        <w:t>TPE</w:t>
      </w:r>
      <w:r w:rsidRPr="006F7769">
        <w:rPr>
          <w:rStyle w:val="a"/>
          <w:rFonts w:cs="ＭＳ 明朝"/>
          <w:b/>
          <w:sz w:val="20"/>
        </w:rPr>
        <w:t>材料</w:t>
      </w:r>
      <w:r w:rsidRPr="006F7769">
        <w:rPr>
          <w:rStyle w:val="a"/>
          <w:rFonts w:cs="ＭＳ 明朝"/>
          <w:b/>
          <w:sz w:val="20"/>
        </w:rPr>
        <w:t>は</w:t>
      </w:r>
      <w:r w:rsidRPr="006F7769">
        <w:rPr>
          <w:rStyle w:val="a"/>
          <w:rFonts w:cs="ＭＳ 明朝"/>
          <w:b/>
          <w:sz w:val="20"/>
        </w:rPr>
        <w:t>、</w:t>
      </w:r>
      <w:r w:rsidRPr="006F7769">
        <w:rPr>
          <w:rStyle w:val="a"/>
          <w:rFonts w:cs="ＭＳ 明朝"/>
          <w:b/>
          <w:sz w:val="20"/>
        </w:rPr>
        <w:t>国内向</w:t>
      </w:r>
      <w:r w:rsidRPr="006F7769">
        <w:rPr>
          <w:rStyle w:val="a"/>
          <w:rFonts w:cs="ＭＳ 明朝"/>
          <w:b/>
          <w:sz w:val="20"/>
        </w:rPr>
        <w:t>け</w:t>
      </w:r>
      <w:r w:rsidRPr="006F7769">
        <w:rPr>
          <w:rStyle w:val="a"/>
          <w:rFonts w:cs="ＭＳ 明朝"/>
          <w:b/>
          <w:sz w:val="20"/>
        </w:rPr>
        <w:t>製品</w:t>
      </w:r>
      <w:r w:rsidRPr="006F7769">
        <w:rPr>
          <w:rStyle w:val="a"/>
          <w:rFonts w:cs="ＭＳ 明朝"/>
          <w:b/>
          <w:sz w:val="20"/>
        </w:rPr>
        <w:t>への</w:t>
      </w:r>
      <w:r w:rsidRPr="006F7769">
        <w:rPr>
          <w:rStyle w:val="a"/>
          <w:rFonts w:cs="ＭＳ 明朝"/>
          <w:b/>
          <w:sz w:val="20"/>
        </w:rPr>
        <w:t>数多</w:t>
      </w:r>
      <w:r w:rsidRPr="006F7769">
        <w:rPr>
          <w:rStyle w:val="a"/>
          <w:rFonts w:cs="ＭＳ 明朝"/>
          <w:b/>
          <w:sz w:val="20"/>
        </w:rPr>
        <w:t>くのアメリカのペット</w:t>
      </w:r>
      <w:r w:rsidRPr="006F7769">
        <w:rPr>
          <w:rStyle w:val="a"/>
          <w:rFonts w:cs="ＭＳ 明朝"/>
          <w:b/>
          <w:sz w:val="20"/>
        </w:rPr>
        <w:t>愛好者</w:t>
      </w:r>
      <w:r w:rsidRPr="006F7769">
        <w:rPr>
          <w:rStyle w:val="a"/>
          <w:rFonts w:cs="ＭＳ 明朝"/>
          <w:b/>
          <w:sz w:val="20"/>
        </w:rPr>
        <w:t>の</w:t>
      </w:r>
      <w:r w:rsidR="00563C24">
        <w:rPr>
          <w:rStyle w:val="a"/>
          <w:rFonts w:cs="ＭＳ 明朝" w:hint="eastAsia"/>
          <w:b/>
          <w:sz w:val="20"/>
        </w:rPr>
        <w:t>志向</w:t>
      </w:r>
      <w:r w:rsidRPr="006F7769">
        <w:rPr>
          <w:rStyle w:val="a"/>
          <w:rFonts w:cs="ＭＳ 明朝"/>
          <w:b/>
          <w:sz w:val="20"/>
        </w:rPr>
        <w:t>を</w:t>
      </w:r>
      <w:r w:rsidRPr="006F7769">
        <w:rPr>
          <w:rStyle w:val="a"/>
          <w:rFonts w:cs="ＭＳ 明朝"/>
          <w:b/>
          <w:sz w:val="20"/>
        </w:rPr>
        <w:t>反映</w:t>
      </w:r>
      <w:r w:rsidRPr="006F7769">
        <w:rPr>
          <w:rStyle w:val="a"/>
          <w:rFonts w:cs="ＭＳ 明朝"/>
          <w:b/>
          <w:sz w:val="20"/>
        </w:rPr>
        <w:t>すべく</w:t>
      </w:r>
      <w:r w:rsidRPr="006F7769">
        <w:rPr>
          <w:rStyle w:val="a"/>
          <w:rFonts w:cs="ＭＳ 明朝"/>
          <w:b/>
          <w:sz w:val="20"/>
        </w:rPr>
        <w:t>、</w:t>
      </w:r>
      <w:r w:rsidRPr="006F7769">
        <w:rPr>
          <w:rStyle w:val="a"/>
          <w:rFonts w:cs="ＭＳ 明朝"/>
          <w:b/>
          <w:sz w:val="20"/>
        </w:rPr>
        <w:t>アメリカ</w:t>
      </w:r>
      <w:r w:rsidRPr="006F7769">
        <w:rPr>
          <w:rStyle w:val="a"/>
          <w:rFonts w:cs="ＭＳ 明朝"/>
          <w:b/>
          <w:sz w:val="20"/>
        </w:rPr>
        <w:t>国</w:t>
      </w:r>
      <w:r w:rsidRPr="006F7769">
        <w:rPr>
          <w:rStyle w:val="a"/>
          <w:rFonts w:cs="ＭＳ 明朝"/>
          <w:b/>
          <w:sz w:val="20"/>
        </w:rPr>
        <w:t>内</w:t>
      </w:r>
      <w:r w:rsidRPr="006F7769">
        <w:rPr>
          <w:rStyle w:val="a"/>
          <w:rFonts w:cs="ＭＳ 明朝"/>
          <w:b/>
          <w:sz w:val="20"/>
        </w:rPr>
        <w:t>で</w:t>
      </w:r>
      <w:r w:rsidRPr="006F7769">
        <w:rPr>
          <w:rStyle w:val="a"/>
          <w:rFonts w:cs="ＭＳ 明朝"/>
          <w:b/>
          <w:sz w:val="20"/>
        </w:rPr>
        <w:t>生産</w:t>
      </w:r>
      <w:r w:rsidRPr="006F7769">
        <w:rPr>
          <w:rStyle w:val="a"/>
          <w:rFonts w:cs="ＭＳ 明朝"/>
          <w:b/>
          <w:sz w:val="20"/>
        </w:rPr>
        <w:t>されます</w:t>
      </w:r>
      <w:r w:rsidRPr="006F7769">
        <w:rPr>
          <w:rStyle w:val="a"/>
          <w:rFonts w:cs="ＭＳ 明朝"/>
          <w:b/>
          <w:sz w:val="20"/>
        </w:rPr>
        <w:t>。</w:t>
      </w:r>
    </w:p>
    <w:p w:rsidR="00D9749E" w:rsidRPr="006F7769" w:rsidRDefault="00F41D11" w:rsidP="00F41D11">
      <w:pPr>
        <w:keepLines/>
        <w:spacing w:after="0" w:line="360" w:lineRule="auto"/>
        <w:ind w:right="1701"/>
        <w:rPr>
          <w:sz w:val="20"/>
          <w:szCs w:val="20"/>
        </w:rPr>
      </w:pPr>
    </w:p>
    <w:p w:rsidR="002877B6" w:rsidRPr="006F7769" w:rsidRDefault="00F41D11" w:rsidP="00F41D11">
      <w:pPr>
        <w:keepLines/>
        <w:spacing w:after="0" w:line="360" w:lineRule="auto"/>
        <w:ind w:right="1701"/>
        <w:rPr>
          <w:sz w:val="20"/>
        </w:rPr>
      </w:pPr>
      <w:r w:rsidRPr="006F7769">
        <w:rPr>
          <w:rStyle w:val="a"/>
          <w:rFonts w:cs="ＭＳ 明朝"/>
          <w:sz w:val="20"/>
        </w:rPr>
        <w:t>ペット</w:t>
      </w:r>
      <w:r w:rsidRPr="006F7769">
        <w:rPr>
          <w:rStyle w:val="a"/>
          <w:rFonts w:cs="ＭＳ 明朝"/>
          <w:sz w:val="20"/>
        </w:rPr>
        <w:t>玩具市場</w:t>
      </w:r>
      <w:r w:rsidRPr="006F7769">
        <w:rPr>
          <w:rStyle w:val="a"/>
          <w:rFonts w:cs="ＭＳ 明朝"/>
          <w:sz w:val="20"/>
        </w:rPr>
        <w:t>には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美</w:t>
      </w:r>
      <w:r w:rsidRPr="006F7769">
        <w:rPr>
          <w:rStyle w:val="a"/>
          <w:rFonts w:cs="ＭＳ 明朝"/>
          <w:sz w:val="20"/>
        </w:rPr>
        <w:t>しい</w:t>
      </w:r>
      <w:r w:rsidRPr="006F7769">
        <w:rPr>
          <w:rStyle w:val="a"/>
          <w:rFonts w:cs="ＭＳ 明朝"/>
          <w:sz w:val="20"/>
        </w:rPr>
        <w:t>外観</w:t>
      </w:r>
      <w:r w:rsidRPr="006F7769">
        <w:rPr>
          <w:rStyle w:val="a"/>
          <w:rFonts w:cs="ＭＳ 明朝"/>
          <w:sz w:val="20"/>
        </w:rPr>
        <w:t>と</w:t>
      </w:r>
      <w:r w:rsidRPr="006F7769">
        <w:rPr>
          <w:rStyle w:val="a"/>
          <w:rFonts w:cs="ＭＳ 明朝"/>
          <w:sz w:val="20"/>
        </w:rPr>
        <w:t>耐久性</w:t>
      </w:r>
      <w:r w:rsidRPr="006F7769">
        <w:rPr>
          <w:rStyle w:val="a"/>
          <w:rFonts w:cs="ＭＳ 明朝"/>
          <w:sz w:val="20"/>
        </w:rPr>
        <w:t>を</w:t>
      </w:r>
      <w:r w:rsidRPr="006F7769">
        <w:rPr>
          <w:rStyle w:val="a"/>
          <w:rFonts w:cs="ＭＳ 明朝"/>
          <w:sz w:val="20"/>
        </w:rPr>
        <w:t>備</w:t>
      </w:r>
      <w:r w:rsidRPr="006F7769">
        <w:rPr>
          <w:rStyle w:val="a"/>
          <w:rFonts w:cs="ＭＳ 明朝"/>
          <w:sz w:val="20"/>
        </w:rPr>
        <w:t>えつつも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いかなる</w:t>
      </w:r>
      <w:r w:rsidR="00563C24">
        <w:rPr>
          <w:rStyle w:val="a"/>
          <w:rFonts w:cs="ＭＳ 明朝" w:hint="eastAsia"/>
          <w:sz w:val="20"/>
        </w:rPr>
        <w:t>有害</w:t>
      </w:r>
      <w:r w:rsidRPr="006F7769">
        <w:rPr>
          <w:rStyle w:val="a"/>
          <w:rFonts w:cs="ＭＳ 明朝"/>
          <w:sz w:val="20"/>
        </w:rPr>
        <w:t>物質</w:t>
      </w:r>
      <w:r w:rsidRPr="006F7769">
        <w:rPr>
          <w:rStyle w:val="a"/>
          <w:rFonts w:cs="ＭＳ 明朝"/>
          <w:sz w:val="20"/>
        </w:rPr>
        <w:t>をも</w:t>
      </w:r>
      <w:r w:rsidRPr="006F7769">
        <w:rPr>
          <w:rStyle w:val="a"/>
          <w:rFonts w:cs="ＭＳ 明朝"/>
          <w:sz w:val="20"/>
        </w:rPr>
        <w:t>含</w:t>
      </w:r>
      <w:r w:rsidR="00563C24">
        <w:rPr>
          <w:rStyle w:val="a"/>
          <w:rFonts w:cs="ＭＳ 明朝" w:hint="eastAsia"/>
          <w:sz w:val="20"/>
        </w:rPr>
        <w:t>まず、</w:t>
      </w:r>
      <w:r w:rsidRPr="006F7769">
        <w:rPr>
          <w:rStyle w:val="a"/>
          <w:rFonts w:cs="ＭＳ 明朝"/>
          <w:sz w:val="20"/>
        </w:rPr>
        <w:t>安全</w:t>
      </w:r>
      <w:r w:rsidRPr="006F7769">
        <w:rPr>
          <w:rStyle w:val="a"/>
          <w:rFonts w:cs="ＭＳ 明朝"/>
          <w:sz w:val="20"/>
        </w:rPr>
        <w:t>で</w:t>
      </w:r>
      <w:r w:rsidR="00563C24">
        <w:rPr>
          <w:rStyle w:val="a"/>
          <w:rFonts w:cs="ＭＳ 明朝" w:hint="eastAsia"/>
          <w:sz w:val="20"/>
        </w:rPr>
        <w:t>サスティナブル（</w:t>
      </w:r>
      <w:r w:rsidRPr="006F7769">
        <w:rPr>
          <w:rStyle w:val="a"/>
          <w:rFonts w:cs="ＭＳ 明朝"/>
          <w:sz w:val="20"/>
        </w:rPr>
        <w:t>持続可能</w:t>
      </w:r>
      <w:r w:rsidR="00563C24">
        <w:rPr>
          <w:rStyle w:val="a"/>
          <w:rFonts w:cs="ＭＳ 明朝" w:hint="eastAsia"/>
          <w:sz w:val="20"/>
        </w:rPr>
        <w:t>）</w:t>
      </w:r>
      <w:r w:rsidRPr="006F7769">
        <w:rPr>
          <w:rStyle w:val="a"/>
          <w:rFonts w:cs="ＭＳ 明朝"/>
          <w:sz w:val="20"/>
        </w:rPr>
        <w:t>な</w:t>
      </w:r>
      <w:r w:rsidRPr="006F7769">
        <w:rPr>
          <w:rStyle w:val="a"/>
          <w:rFonts w:cs="ＭＳ 明朝"/>
          <w:sz w:val="20"/>
        </w:rPr>
        <w:t>材料</w:t>
      </w:r>
      <w:r w:rsidRPr="006F7769">
        <w:rPr>
          <w:rStyle w:val="a"/>
          <w:rFonts w:cs="ＭＳ 明朝"/>
          <w:sz w:val="20"/>
        </w:rPr>
        <w:t>が</w:t>
      </w:r>
      <w:r w:rsidRPr="006F7769">
        <w:rPr>
          <w:rStyle w:val="a"/>
          <w:rFonts w:cs="ＭＳ 明朝"/>
          <w:sz w:val="20"/>
        </w:rPr>
        <w:t>使用</w:t>
      </w:r>
      <w:r w:rsidRPr="006F7769">
        <w:rPr>
          <w:rStyle w:val="a"/>
          <w:rFonts w:cs="ＭＳ 明朝"/>
          <w:sz w:val="20"/>
        </w:rPr>
        <w:t>され</w:t>
      </w:r>
      <w:r w:rsidR="00563C24">
        <w:rPr>
          <w:rStyle w:val="a"/>
          <w:rFonts w:cs="ＭＳ 明朝" w:hint="eastAsia"/>
          <w:sz w:val="20"/>
        </w:rPr>
        <w:t>ている</w:t>
      </w:r>
      <w:r w:rsidRPr="006F7769">
        <w:rPr>
          <w:rStyle w:val="a"/>
          <w:rFonts w:cs="ＭＳ 明朝"/>
          <w:sz w:val="20"/>
        </w:rPr>
        <w:t>ことへの</w:t>
      </w:r>
      <w:r w:rsidR="00563C24">
        <w:rPr>
          <w:rStyle w:val="a"/>
          <w:rFonts w:cs="ＭＳ 明朝" w:hint="eastAsia"/>
          <w:sz w:val="20"/>
        </w:rPr>
        <w:t>関心</w:t>
      </w:r>
      <w:r w:rsidRPr="006F7769">
        <w:rPr>
          <w:rStyle w:val="a"/>
          <w:rFonts w:cs="ＭＳ 明朝"/>
          <w:sz w:val="20"/>
        </w:rPr>
        <w:t>が</w:t>
      </w:r>
      <w:r w:rsidRPr="006F7769">
        <w:rPr>
          <w:rStyle w:val="a"/>
          <w:rFonts w:cs="ＭＳ 明朝"/>
          <w:sz w:val="20"/>
        </w:rPr>
        <w:t>高</w:t>
      </w:r>
      <w:r w:rsidRPr="006F7769">
        <w:rPr>
          <w:rStyle w:val="a"/>
          <w:rFonts w:cs="ＭＳ 明朝"/>
          <w:sz w:val="20"/>
        </w:rPr>
        <w:t>まりつつあります</w:t>
      </w:r>
      <w:r w:rsidRPr="006F7769">
        <w:rPr>
          <w:rStyle w:val="a"/>
          <w:rFonts w:cs="ＭＳ 明朝"/>
          <w:sz w:val="20"/>
        </w:rPr>
        <w:t>。</w:t>
      </w:r>
      <w:r w:rsidRPr="006F7769">
        <w:rPr>
          <w:rStyle w:val="a"/>
          <w:rFonts w:cs="ＭＳ 明朝"/>
          <w:sz w:val="20"/>
        </w:rPr>
        <w:t>ある</w:t>
      </w:r>
      <w:r w:rsidRPr="006F7769">
        <w:rPr>
          <w:rStyle w:val="a"/>
          <w:rFonts w:cs="ＭＳ 明朝"/>
          <w:sz w:val="20"/>
        </w:rPr>
        <w:t>米国</w:t>
      </w:r>
      <w:r w:rsidRPr="006F7769">
        <w:rPr>
          <w:rStyle w:val="a"/>
          <w:rFonts w:cs="ＭＳ 明朝"/>
          <w:sz w:val="20"/>
        </w:rPr>
        <w:t>の</w:t>
      </w:r>
      <w:r w:rsidRPr="006F7769">
        <w:rPr>
          <w:rStyle w:val="a"/>
          <w:rFonts w:cs="ＭＳ 明朝"/>
          <w:sz w:val="20"/>
        </w:rPr>
        <w:t>犬用</w:t>
      </w:r>
      <w:r w:rsidRPr="006F7769">
        <w:rPr>
          <w:rStyle w:val="a"/>
          <w:rFonts w:cs="ＭＳ 明朝"/>
          <w:sz w:val="20"/>
        </w:rPr>
        <w:t>ガム</w:t>
      </w:r>
      <w:r w:rsidRPr="006F7769">
        <w:rPr>
          <w:rStyle w:val="a"/>
          <w:rFonts w:cs="ＭＳ 明朝"/>
          <w:sz w:val="20"/>
        </w:rPr>
        <w:t>玩具</w:t>
      </w:r>
      <w:r w:rsidRPr="006F7769">
        <w:rPr>
          <w:rStyle w:val="a"/>
          <w:rFonts w:cs="ＭＳ 明朝"/>
          <w:sz w:val="20"/>
        </w:rPr>
        <w:t>のメーカーが</w:t>
      </w:r>
      <w:r w:rsidR="00563C24">
        <w:rPr>
          <w:rStyle w:val="a"/>
          <w:rFonts w:cs="ＭＳ 明朝" w:hint="eastAsia"/>
          <w:sz w:val="20"/>
        </w:rPr>
        <w:t>、</w:t>
      </w:r>
      <w:r w:rsidRPr="006F7769">
        <w:rPr>
          <w:rStyle w:val="a"/>
          <w:rFonts w:cs="ＭＳ 明朝"/>
          <w:sz w:val="20"/>
        </w:rPr>
        <w:t>これらの</w:t>
      </w:r>
      <w:r w:rsidRPr="006F7769">
        <w:rPr>
          <w:rStyle w:val="a"/>
          <w:rFonts w:cs="ＭＳ 明朝"/>
          <w:sz w:val="20"/>
        </w:rPr>
        <w:t>要求事項</w:t>
      </w:r>
      <w:r w:rsidRPr="006F7769">
        <w:rPr>
          <w:rStyle w:val="a"/>
          <w:rFonts w:cs="ＭＳ 明朝"/>
          <w:sz w:val="20"/>
        </w:rPr>
        <w:t>を</w:t>
      </w:r>
      <w:r w:rsidRPr="006F7769">
        <w:rPr>
          <w:rStyle w:val="a"/>
          <w:rFonts w:cs="ＭＳ 明朝"/>
          <w:sz w:val="20"/>
        </w:rPr>
        <w:t>満</w:t>
      </w:r>
      <w:r w:rsidRPr="006F7769">
        <w:rPr>
          <w:rStyle w:val="a"/>
          <w:rFonts w:cs="ＭＳ 明朝"/>
          <w:sz w:val="20"/>
        </w:rPr>
        <w:t>たす</w:t>
      </w:r>
      <w:r w:rsidR="00563C24">
        <w:rPr>
          <w:rStyle w:val="a"/>
          <w:rFonts w:cs="ＭＳ 明朝" w:hint="eastAsia"/>
          <w:sz w:val="20"/>
        </w:rPr>
        <w:t>べく、</w:t>
      </w:r>
      <w:r w:rsidRPr="006F7769">
        <w:rPr>
          <w:rStyle w:val="a"/>
          <w:rFonts w:cs="ＭＳ 明朝"/>
          <w:sz w:val="20"/>
        </w:rPr>
        <w:t>フレキシブルなコンパウンドを</w:t>
      </w:r>
      <w:r w:rsidR="00563C24">
        <w:rPr>
          <w:rStyle w:val="a"/>
          <w:rFonts w:cs="ＭＳ 明朝" w:hint="eastAsia"/>
          <w:sz w:val="20"/>
        </w:rPr>
        <w:t>求めて</w:t>
      </w:r>
      <w:r w:rsidRPr="006F7769">
        <w:rPr>
          <w:rStyle w:val="a"/>
          <w:rFonts w:cs="ＭＳ 明朝"/>
          <w:sz w:val="20"/>
        </w:rPr>
        <w:t>KRAIBURG TPE</w:t>
      </w:r>
      <w:r w:rsidRPr="006F7769">
        <w:rPr>
          <w:rStyle w:val="a"/>
          <w:rFonts w:cs="ＭＳ 明朝"/>
          <w:sz w:val="20"/>
        </w:rPr>
        <w:t>にコンタクトしてきた</w:t>
      </w:r>
      <w:r w:rsidRPr="006F7769">
        <w:rPr>
          <w:rStyle w:val="a"/>
          <w:rFonts w:cs="ＭＳ 明朝"/>
          <w:sz w:val="20"/>
        </w:rPr>
        <w:t>時</w:t>
      </w:r>
      <w:r w:rsidRPr="006F7769">
        <w:rPr>
          <w:rStyle w:val="a"/>
          <w:rFonts w:cs="ＭＳ 明朝"/>
          <w:sz w:val="20"/>
        </w:rPr>
        <w:t>から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KRAIBURG TPE</w:t>
      </w:r>
      <w:r w:rsidRPr="006F7769">
        <w:rPr>
          <w:rStyle w:val="a"/>
          <w:rFonts w:cs="ＭＳ 明朝"/>
          <w:sz w:val="20"/>
        </w:rPr>
        <w:t>の</w:t>
      </w:r>
      <w:r w:rsidRPr="006F7769">
        <w:rPr>
          <w:rStyle w:val="a"/>
          <w:rFonts w:cs="ＭＳ 明朝"/>
          <w:sz w:val="20"/>
        </w:rPr>
        <w:t>挑戦</w:t>
      </w:r>
      <w:r w:rsidRPr="006F7769">
        <w:rPr>
          <w:rStyle w:val="a"/>
          <w:rFonts w:cs="ＭＳ 明朝"/>
          <w:sz w:val="20"/>
        </w:rPr>
        <w:t>が</w:t>
      </w:r>
      <w:r w:rsidRPr="006F7769">
        <w:rPr>
          <w:rStyle w:val="a"/>
          <w:rFonts w:cs="ＭＳ 明朝"/>
          <w:sz w:val="20"/>
        </w:rPr>
        <w:t>始</w:t>
      </w:r>
      <w:r w:rsidRPr="006F7769">
        <w:rPr>
          <w:rStyle w:val="a"/>
          <w:rFonts w:cs="ＭＳ 明朝"/>
          <w:sz w:val="20"/>
        </w:rPr>
        <w:t>まりました</w:t>
      </w:r>
      <w:r w:rsidRPr="006F7769">
        <w:rPr>
          <w:rStyle w:val="a"/>
          <w:rFonts w:cs="ＭＳ 明朝"/>
          <w:sz w:val="20"/>
        </w:rPr>
        <w:t>。</w:t>
      </w:r>
      <w:r w:rsidRPr="006F7769">
        <w:rPr>
          <w:rStyle w:val="a"/>
          <w:rFonts w:cs="ＭＳ 明朝"/>
          <w:sz w:val="20"/>
        </w:rPr>
        <w:t>この</w:t>
      </w:r>
      <w:r w:rsidRPr="006F7769">
        <w:rPr>
          <w:rStyle w:val="a"/>
          <w:rFonts w:cs="ＭＳ 明朝"/>
          <w:sz w:val="20"/>
        </w:rPr>
        <w:t>挑戦</w:t>
      </w:r>
      <w:r w:rsidRPr="006F7769">
        <w:rPr>
          <w:rStyle w:val="a"/>
          <w:rFonts w:cs="ＭＳ 明朝"/>
          <w:sz w:val="20"/>
        </w:rPr>
        <w:t>には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妥協</w:t>
      </w:r>
      <w:r w:rsidRPr="006F7769">
        <w:rPr>
          <w:rStyle w:val="a"/>
          <w:rFonts w:cs="ＭＳ 明朝"/>
          <w:sz w:val="20"/>
        </w:rPr>
        <w:t>なき</w:t>
      </w:r>
      <w:r w:rsidRPr="006F7769">
        <w:rPr>
          <w:rStyle w:val="a"/>
          <w:rFonts w:cs="ＭＳ 明朝"/>
          <w:sz w:val="20"/>
        </w:rPr>
        <w:t>加工性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高</w:t>
      </w:r>
      <w:r w:rsidRPr="006F7769">
        <w:rPr>
          <w:rStyle w:val="a"/>
          <w:rFonts w:cs="ＭＳ 明朝"/>
          <w:sz w:val="20"/>
        </w:rPr>
        <w:t>い</w:t>
      </w:r>
      <w:r w:rsidRPr="006F7769">
        <w:rPr>
          <w:rStyle w:val="a"/>
          <w:rFonts w:cs="ＭＳ 明朝"/>
          <w:sz w:val="20"/>
        </w:rPr>
        <w:t>流動性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引</w:t>
      </w:r>
      <w:r w:rsidRPr="006F7769">
        <w:rPr>
          <w:rStyle w:val="a"/>
          <w:rFonts w:cs="ＭＳ 明朝"/>
          <w:sz w:val="20"/>
        </w:rPr>
        <w:t>き</w:t>
      </w:r>
      <w:r w:rsidRPr="006F7769">
        <w:rPr>
          <w:rStyle w:val="a"/>
          <w:rFonts w:cs="ＭＳ 明朝"/>
          <w:sz w:val="20"/>
        </w:rPr>
        <w:t>裂</w:t>
      </w:r>
      <w:r w:rsidRPr="006F7769">
        <w:rPr>
          <w:rStyle w:val="a"/>
          <w:rFonts w:cs="ＭＳ 明朝"/>
          <w:sz w:val="20"/>
        </w:rPr>
        <w:t>き</w:t>
      </w:r>
      <w:r w:rsidRPr="006F7769">
        <w:rPr>
          <w:rStyle w:val="a"/>
          <w:rFonts w:cs="ＭＳ 明朝"/>
          <w:sz w:val="20"/>
        </w:rPr>
        <w:t>強度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ナイロン</w:t>
      </w:r>
      <w:r w:rsidRPr="006F7769">
        <w:rPr>
          <w:rStyle w:val="a"/>
          <w:rFonts w:cs="ＭＳ 明朝"/>
          <w:sz w:val="20"/>
        </w:rPr>
        <w:t>6</w:t>
      </w:r>
      <w:r w:rsidRPr="006F7769">
        <w:rPr>
          <w:rStyle w:val="a"/>
          <w:rFonts w:cs="ＭＳ 明朝"/>
          <w:sz w:val="20"/>
        </w:rPr>
        <w:t>（</w:t>
      </w:r>
      <w:r w:rsidRPr="006F7769">
        <w:rPr>
          <w:rStyle w:val="a"/>
          <w:rFonts w:cs="ＭＳ 明朝"/>
          <w:sz w:val="20"/>
        </w:rPr>
        <w:t>PA</w:t>
      </w:r>
      <w:r w:rsidRPr="006F7769">
        <w:rPr>
          <w:rStyle w:val="a"/>
          <w:rFonts w:cs="ＭＳ 明朝"/>
          <w:sz w:val="20"/>
        </w:rPr>
        <w:t>6</w:t>
      </w:r>
      <w:r w:rsidRPr="006F7769">
        <w:rPr>
          <w:rStyle w:val="a"/>
          <w:rFonts w:cs="ＭＳ 明朝"/>
          <w:sz w:val="20"/>
        </w:rPr>
        <w:t>）</w:t>
      </w:r>
      <w:r w:rsidRPr="006F7769">
        <w:rPr>
          <w:rStyle w:val="a"/>
          <w:rFonts w:cs="ＭＳ 明朝"/>
          <w:sz w:val="20"/>
        </w:rPr>
        <w:t>への</w:t>
      </w:r>
      <w:r w:rsidRPr="006F7769">
        <w:rPr>
          <w:rStyle w:val="a"/>
          <w:rFonts w:cs="ＭＳ 明朝"/>
          <w:sz w:val="20"/>
        </w:rPr>
        <w:t>接着性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および</w:t>
      </w:r>
      <w:r w:rsidRPr="006F7769">
        <w:rPr>
          <w:rStyle w:val="a"/>
          <w:rFonts w:cs="ＭＳ 明朝"/>
          <w:sz w:val="20"/>
        </w:rPr>
        <w:t>着色性</w:t>
      </w:r>
      <w:r w:rsidRPr="006F7769">
        <w:rPr>
          <w:rStyle w:val="a"/>
          <w:rFonts w:cs="ＭＳ 明朝"/>
          <w:sz w:val="20"/>
        </w:rPr>
        <w:t>など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多</w:t>
      </w:r>
      <w:r w:rsidRPr="006F7769">
        <w:rPr>
          <w:rStyle w:val="a"/>
          <w:rFonts w:cs="ＭＳ 明朝"/>
          <w:sz w:val="20"/>
        </w:rPr>
        <w:t>くの</w:t>
      </w:r>
      <w:r w:rsidRPr="006F7769">
        <w:rPr>
          <w:rStyle w:val="a"/>
          <w:rFonts w:cs="ＭＳ 明朝"/>
          <w:sz w:val="20"/>
        </w:rPr>
        <w:t>要素</w:t>
      </w:r>
      <w:r w:rsidRPr="006F7769">
        <w:rPr>
          <w:rStyle w:val="a"/>
          <w:rFonts w:cs="ＭＳ 明朝"/>
          <w:sz w:val="20"/>
        </w:rPr>
        <w:t>が</w:t>
      </w:r>
      <w:r w:rsidRPr="006F7769">
        <w:rPr>
          <w:rStyle w:val="a"/>
          <w:rFonts w:cs="ＭＳ 明朝"/>
          <w:sz w:val="20"/>
        </w:rPr>
        <w:t>含</w:t>
      </w:r>
      <w:r w:rsidRPr="006F7769">
        <w:rPr>
          <w:rStyle w:val="a"/>
          <w:rFonts w:cs="ＭＳ 明朝"/>
          <w:sz w:val="20"/>
        </w:rPr>
        <w:t>まれ</w:t>
      </w:r>
      <w:r w:rsidR="00563C24">
        <w:rPr>
          <w:rStyle w:val="a"/>
          <w:rFonts w:cs="ＭＳ 明朝" w:hint="eastAsia"/>
          <w:sz w:val="20"/>
        </w:rPr>
        <w:t>るもので</w:t>
      </w:r>
      <w:r w:rsidRPr="006F7769">
        <w:rPr>
          <w:rStyle w:val="a"/>
          <w:rFonts w:cs="ＭＳ 明朝"/>
          <w:sz w:val="20"/>
        </w:rPr>
        <w:t>した</w:t>
      </w:r>
      <w:r w:rsidRPr="006F7769">
        <w:rPr>
          <w:rStyle w:val="a"/>
          <w:rFonts w:cs="ＭＳ 明朝"/>
          <w:sz w:val="20"/>
        </w:rPr>
        <w:t>。</w:t>
      </w:r>
    </w:p>
    <w:p w:rsidR="002877B6" w:rsidRPr="006F7769" w:rsidRDefault="00F41D11" w:rsidP="00F41D11">
      <w:pPr>
        <w:keepLines/>
        <w:spacing w:after="0" w:line="360" w:lineRule="auto"/>
        <w:ind w:right="1701"/>
        <w:rPr>
          <w:sz w:val="20"/>
        </w:rPr>
      </w:pPr>
    </w:p>
    <w:p w:rsidR="00CF1ABB" w:rsidRPr="006F7769" w:rsidRDefault="00F41D11" w:rsidP="00F41D11">
      <w:pPr>
        <w:keepLines/>
        <w:spacing w:after="0" w:line="360" w:lineRule="auto"/>
        <w:ind w:right="1701"/>
        <w:rPr>
          <w:sz w:val="20"/>
        </w:rPr>
      </w:pPr>
      <w:r w:rsidRPr="006F7769">
        <w:rPr>
          <w:rStyle w:val="a"/>
          <w:rFonts w:cs="ＭＳ 明朝"/>
          <w:sz w:val="20"/>
        </w:rPr>
        <w:t>「</w:t>
      </w:r>
      <w:r w:rsidRPr="006F7769">
        <w:rPr>
          <w:rStyle w:val="a"/>
          <w:rFonts w:cs="ＭＳ 明朝"/>
          <w:sz w:val="20"/>
        </w:rPr>
        <w:t>消費者向</w:t>
      </w:r>
      <w:r w:rsidRPr="006F7769">
        <w:rPr>
          <w:rStyle w:val="a"/>
          <w:rFonts w:cs="ＭＳ 明朝"/>
          <w:sz w:val="20"/>
        </w:rPr>
        <w:t>け</w:t>
      </w:r>
      <w:r w:rsidRPr="006F7769">
        <w:rPr>
          <w:rStyle w:val="a"/>
          <w:rFonts w:cs="ＭＳ 明朝"/>
          <w:sz w:val="20"/>
        </w:rPr>
        <w:t>製品市場</w:t>
      </w:r>
      <w:r w:rsidRPr="006F7769">
        <w:rPr>
          <w:rStyle w:val="a"/>
          <w:rFonts w:cs="ＭＳ 明朝"/>
          <w:sz w:val="20"/>
        </w:rPr>
        <w:t>における</w:t>
      </w:r>
      <w:r w:rsidRPr="006F7769">
        <w:rPr>
          <w:rStyle w:val="a"/>
          <w:rFonts w:cs="ＭＳ 明朝"/>
          <w:sz w:val="20"/>
        </w:rPr>
        <w:t>成長</w:t>
      </w:r>
      <w:r w:rsidRPr="006F7769">
        <w:rPr>
          <w:rStyle w:val="a"/>
          <w:rFonts w:cs="ＭＳ 明朝"/>
          <w:sz w:val="20"/>
        </w:rPr>
        <w:t>セグメントとして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消費者</w:t>
      </w:r>
      <w:r w:rsidRPr="006F7769">
        <w:rPr>
          <w:rStyle w:val="a"/>
          <w:rFonts w:cs="ＭＳ 明朝"/>
          <w:sz w:val="20"/>
        </w:rPr>
        <w:t>が</w:t>
      </w:r>
      <w:r w:rsidRPr="006F7769">
        <w:rPr>
          <w:rStyle w:val="a"/>
          <w:rFonts w:cs="ＭＳ 明朝"/>
          <w:sz w:val="20"/>
        </w:rPr>
        <w:t>子供用</w:t>
      </w:r>
      <w:r w:rsidRPr="006F7769">
        <w:rPr>
          <w:rStyle w:val="a"/>
          <w:rFonts w:cs="ＭＳ 明朝"/>
          <w:sz w:val="20"/>
        </w:rPr>
        <w:t>の</w:t>
      </w:r>
      <w:r w:rsidRPr="006F7769">
        <w:rPr>
          <w:rStyle w:val="a"/>
          <w:rFonts w:cs="ＭＳ 明朝"/>
          <w:sz w:val="20"/>
        </w:rPr>
        <w:t>玩具</w:t>
      </w:r>
      <w:r w:rsidRPr="006F7769">
        <w:rPr>
          <w:rStyle w:val="a"/>
          <w:rFonts w:cs="ＭＳ 明朝"/>
          <w:sz w:val="20"/>
        </w:rPr>
        <w:t>に</w:t>
      </w:r>
      <w:r w:rsidRPr="006F7769">
        <w:rPr>
          <w:rStyle w:val="a"/>
          <w:rFonts w:cs="ＭＳ 明朝"/>
          <w:sz w:val="20"/>
        </w:rPr>
        <w:t>当然</w:t>
      </w:r>
      <w:r w:rsidRPr="006F7769">
        <w:rPr>
          <w:rStyle w:val="a"/>
          <w:rFonts w:cs="ＭＳ 明朝"/>
          <w:sz w:val="20"/>
        </w:rPr>
        <w:t>のように</w:t>
      </w:r>
      <w:r w:rsidRPr="006F7769">
        <w:rPr>
          <w:rStyle w:val="a"/>
          <w:rFonts w:cs="ＭＳ 明朝"/>
          <w:sz w:val="20"/>
        </w:rPr>
        <w:t>期待</w:t>
      </w:r>
      <w:r w:rsidRPr="006F7769">
        <w:rPr>
          <w:rStyle w:val="a"/>
          <w:rFonts w:cs="ＭＳ 明朝"/>
          <w:sz w:val="20"/>
        </w:rPr>
        <w:t>している</w:t>
      </w:r>
      <w:r w:rsidRPr="006F7769">
        <w:rPr>
          <w:rStyle w:val="a"/>
          <w:rFonts w:cs="ＭＳ 明朝"/>
          <w:sz w:val="20"/>
        </w:rPr>
        <w:t>内容</w:t>
      </w:r>
      <w:r w:rsidRPr="006F7769">
        <w:rPr>
          <w:rStyle w:val="a"/>
          <w:rFonts w:cs="ＭＳ 明朝"/>
          <w:sz w:val="20"/>
        </w:rPr>
        <w:t>と</w:t>
      </w:r>
      <w:r w:rsidRPr="006F7769">
        <w:rPr>
          <w:rStyle w:val="a"/>
          <w:rFonts w:cs="ＭＳ 明朝"/>
          <w:sz w:val="20"/>
        </w:rPr>
        <w:t>同様</w:t>
      </w:r>
      <w:r w:rsidRPr="006F7769">
        <w:rPr>
          <w:rStyle w:val="a"/>
          <w:rFonts w:cs="ＭＳ 明朝"/>
          <w:sz w:val="20"/>
        </w:rPr>
        <w:t>に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ペット</w:t>
      </w:r>
      <w:r w:rsidRPr="006F7769">
        <w:rPr>
          <w:rStyle w:val="a"/>
          <w:rFonts w:cs="ＭＳ 明朝"/>
          <w:sz w:val="20"/>
        </w:rPr>
        <w:t>玩具</w:t>
      </w:r>
      <w:r w:rsidRPr="006F7769">
        <w:rPr>
          <w:rStyle w:val="a"/>
          <w:rFonts w:cs="ＭＳ 明朝"/>
          <w:sz w:val="20"/>
        </w:rPr>
        <w:t>にも</w:t>
      </w:r>
      <w:r w:rsidRPr="006F7769">
        <w:rPr>
          <w:rStyle w:val="a"/>
          <w:rFonts w:cs="ＭＳ 明朝"/>
          <w:sz w:val="20"/>
        </w:rPr>
        <w:t>安全性</w:t>
      </w:r>
      <w:r w:rsidRPr="006F7769">
        <w:rPr>
          <w:rStyle w:val="a"/>
          <w:rFonts w:cs="ＭＳ 明朝"/>
          <w:sz w:val="20"/>
        </w:rPr>
        <w:t>や</w:t>
      </w:r>
      <w:r w:rsidR="00563C24">
        <w:rPr>
          <w:rStyle w:val="a"/>
          <w:rFonts w:cs="ＭＳ 明朝" w:hint="eastAsia"/>
          <w:sz w:val="20"/>
        </w:rPr>
        <w:t>サスティナビリティ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また</w:t>
      </w:r>
      <w:r w:rsidRPr="006F7769">
        <w:rPr>
          <w:rStyle w:val="a"/>
          <w:rFonts w:cs="ＭＳ 明朝"/>
          <w:sz w:val="20"/>
        </w:rPr>
        <w:t>耐久性</w:t>
      </w:r>
      <w:r w:rsidRPr="006F7769">
        <w:rPr>
          <w:rStyle w:val="a"/>
          <w:rFonts w:cs="ＭＳ 明朝"/>
          <w:sz w:val="20"/>
        </w:rPr>
        <w:t>など</w:t>
      </w:r>
      <w:r w:rsidR="00563C24">
        <w:rPr>
          <w:rStyle w:val="a"/>
          <w:rFonts w:cs="ＭＳ 明朝" w:hint="eastAsia"/>
          <w:sz w:val="20"/>
        </w:rPr>
        <w:t>、</w:t>
      </w:r>
      <w:r w:rsidRPr="006F7769">
        <w:rPr>
          <w:rStyle w:val="a"/>
          <w:rFonts w:cs="ＭＳ 明朝"/>
          <w:sz w:val="20"/>
        </w:rPr>
        <w:t>同様</w:t>
      </w:r>
      <w:r w:rsidRPr="006F7769">
        <w:rPr>
          <w:rStyle w:val="a"/>
          <w:rFonts w:cs="ＭＳ 明朝"/>
          <w:sz w:val="20"/>
        </w:rPr>
        <w:t>の</w:t>
      </w:r>
      <w:r w:rsidRPr="006F7769">
        <w:rPr>
          <w:rStyle w:val="a"/>
          <w:rFonts w:cs="ＭＳ 明朝"/>
          <w:sz w:val="20"/>
        </w:rPr>
        <w:t>特徴</w:t>
      </w:r>
      <w:r w:rsidRPr="006F7769">
        <w:rPr>
          <w:rStyle w:val="a"/>
          <w:rFonts w:cs="ＭＳ 明朝"/>
          <w:sz w:val="20"/>
        </w:rPr>
        <w:t>が</w:t>
      </w:r>
      <w:r w:rsidRPr="006F7769">
        <w:rPr>
          <w:rStyle w:val="a"/>
          <w:rFonts w:cs="ＭＳ 明朝"/>
          <w:sz w:val="20"/>
        </w:rPr>
        <w:t>要求</w:t>
      </w:r>
      <w:r w:rsidRPr="006F7769">
        <w:rPr>
          <w:rStyle w:val="a"/>
          <w:rFonts w:cs="ＭＳ 明朝"/>
          <w:sz w:val="20"/>
        </w:rPr>
        <w:t>されています</w:t>
      </w:r>
      <w:r w:rsidRPr="006F7769">
        <w:rPr>
          <w:rStyle w:val="a"/>
          <w:rFonts w:cs="ＭＳ 明朝"/>
          <w:sz w:val="20"/>
        </w:rPr>
        <w:t>。」</w:t>
      </w:r>
      <w:r w:rsidRPr="006F7769">
        <w:rPr>
          <w:rStyle w:val="a"/>
          <w:rFonts w:cs="ＭＳ 明朝"/>
          <w:sz w:val="20"/>
        </w:rPr>
        <w:t>KRAIBURG TPE</w:t>
      </w:r>
      <w:r w:rsidRPr="006F7769">
        <w:rPr>
          <w:rStyle w:val="a"/>
          <w:rFonts w:cs="ＭＳ 明朝"/>
          <w:sz w:val="20"/>
        </w:rPr>
        <w:t>アメリカの</w:t>
      </w:r>
      <w:r w:rsidRPr="006F7769">
        <w:rPr>
          <w:rStyle w:val="a"/>
          <w:rFonts w:cs="ＭＳ 明朝"/>
          <w:sz w:val="20"/>
        </w:rPr>
        <w:t>営業</w:t>
      </w:r>
      <w:r w:rsidRPr="006F7769">
        <w:rPr>
          <w:rStyle w:val="a"/>
          <w:rFonts w:cs="ＭＳ 明朝"/>
          <w:sz w:val="20"/>
        </w:rPr>
        <w:t>およびマーケティング・ディレクターであるケビン・ゲイスはそう</w:t>
      </w:r>
      <w:r w:rsidRPr="006F7769">
        <w:rPr>
          <w:rStyle w:val="a"/>
          <w:rFonts w:cs="ＭＳ 明朝"/>
          <w:sz w:val="20"/>
        </w:rPr>
        <w:t>語</w:t>
      </w:r>
      <w:r w:rsidRPr="006F7769">
        <w:rPr>
          <w:rStyle w:val="a"/>
          <w:rFonts w:cs="ＭＳ 明朝"/>
          <w:sz w:val="20"/>
        </w:rPr>
        <w:t>っています</w:t>
      </w:r>
      <w:r w:rsidRPr="006F7769">
        <w:rPr>
          <w:rStyle w:val="a"/>
          <w:rFonts w:cs="ＭＳ 明朝"/>
          <w:sz w:val="20"/>
        </w:rPr>
        <w:t>。「</w:t>
      </w:r>
      <w:r w:rsidRPr="006F7769">
        <w:rPr>
          <w:rStyle w:val="a"/>
          <w:rFonts w:cs="ＭＳ 明朝"/>
          <w:sz w:val="20"/>
        </w:rPr>
        <w:t>それと</w:t>
      </w:r>
      <w:r w:rsidRPr="006F7769">
        <w:rPr>
          <w:rStyle w:val="a"/>
          <w:rFonts w:cs="ＭＳ 明朝"/>
          <w:sz w:val="20"/>
        </w:rPr>
        <w:t>同時</w:t>
      </w:r>
      <w:r w:rsidRPr="006F7769">
        <w:rPr>
          <w:rStyle w:val="a"/>
          <w:rFonts w:cs="ＭＳ 明朝"/>
          <w:sz w:val="20"/>
        </w:rPr>
        <w:t>に</w:t>
      </w:r>
      <w:r w:rsidR="00563C24">
        <w:rPr>
          <w:rStyle w:val="a"/>
          <w:rFonts w:cs="ＭＳ 明朝" w:hint="eastAsia"/>
          <w:sz w:val="20"/>
        </w:rPr>
        <w:t>、</w:t>
      </w:r>
      <w:r w:rsidRPr="006F7769">
        <w:rPr>
          <w:rStyle w:val="a"/>
          <w:rFonts w:cs="ＭＳ 明朝"/>
          <w:sz w:val="20"/>
        </w:rPr>
        <w:t>メーカーは</w:t>
      </w:r>
      <w:r w:rsidRPr="006F7769">
        <w:rPr>
          <w:rStyle w:val="a"/>
          <w:rFonts w:cs="ＭＳ 明朝"/>
          <w:sz w:val="20"/>
        </w:rPr>
        <w:t>コスト</w:t>
      </w:r>
      <w:r w:rsidRPr="006F7769">
        <w:rPr>
          <w:rStyle w:val="a"/>
          <w:rFonts w:cs="ＭＳ 明朝"/>
          <w:sz w:val="20"/>
        </w:rPr>
        <w:t>効率</w:t>
      </w:r>
      <w:r w:rsidRPr="006F7769">
        <w:rPr>
          <w:rStyle w:val="a"/>
          <w:rFonts w:cs="ＭＳ 明朝"/>
          <w:sz w:val="20"/>
        </w:rPr>
        <w:t>が</w:t>
      </w:r>
      <w:r w:rsidRPr="006F7769">
        <w:rPr>
          <w:rStyle w:val="a"/>
          <w:rFonts w:cs="ＭＳ 明朝"/>
          <w:sz w:val="20"/>
        </w:rPr>
        <w:t>良</w:t>
      </w:r>
      <w:r w:rsidRPr="006F7769">
        <w:rPr>
          <w:rStyle w:val="a"/>
          <w:rFonts w:cs="ＭＳ 明朝"/>
          <w:sz w:val="20"/>
        </w:rPr>
        <w:t>く</w:t>
      </w:r>
      <w:r w:rsidRPr="006F7769">
        <w:rPr>
          <w:rStyle w:val="a"/>
          <w:rFonts w:cs="ＭＳ 明朝"/>
          <w:sz w:val="20"/>
        </w:rPr>
        <w:t>高</w:t>
      </w:r>
      <w:r w:rsidRPr="006F7769">
        <w:rPr>
          <w:rStyle w:val="a"/>
          <w:rFonts w:cs="ＭＳ 明朝"/>
          <w:sz w:val="20"/>
        </w:rPr>
        <w:t>い</w:t>
      </w:r>
      <w:r w:rsidRPr="006F7769">
        <w:rPr>
          <w:rStyle w:val="a"/>
          <w:rFonts w:cs="ＭＳ 明朝"/>
          <w:sz w:val="20"/>
        </w:rPr>
        <w:t>競争力</w:t>
      </w:r>
      <w:r w:rsidRPr="006F7769">
        <w:rPr>
          <w:rStyle w:val="a"/>
          <w:rFonts w:cs="ＭＳ 明朝"/>
          <w:sz w:val="20"/>
        </w:rPr>
        <w:t>が</w:t>
      </w:r>
      <w:r w:rsidRPr="006F7769">
        <w:rPr>
          <w:rStyle w:val="a"/>
          <w:rFonts w:cs="ＭＳ 明朝"/>
          <w:sz w:val="20"/>
        </w:rPr>
        <w:t>得</w:t>
      </w:r>
      <w:r w:rsidRPr="006F7769">
        <w:rPr>
          <w:rStyle w:val="a"/>
          <w:rFonts w:cs="ＭＳ 明朝"/>
          <w:sz w:val="20"/>
        </w:rPr>
        <w:t>られる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画期的</w:t>
      </w:r>
      <w:r w:rsidRPr="006F7769">
        <w:rPr>
          <w:rStyle w:val="a"/>
          <w:rFonts w:cs="ＭＳ 明朝"/>
          <w:sz w:val="20"/>
        </w:rPr>
        <w:t>な</w:t>
      </w:r>
      <w:r w:rsidRPr="006F7769">
        <w:rPr>
          <w:rStyle w:val="a"/>
          <w:rFonts w:cs="ＭＳ 明朝"/>
          <w:sz w:val="20"/>
        </w:rPr>
        <w:t>材料</w:t>
      </w:r>
      <w:r w:rsidRPr="006F7769">
        <w:rPr>
          <w:rStyle w:val="a"/>
          <w:rFonts w:cs="ＭＳ 明朝"/>
          <w:sz w:val="20"/>
        </w:rPr>
        <w:t>を</w:t>
      </w:r>
      <w:r w:rsidRPr="006F7769">
        <w:rPr>
          <w:rStyle w:val="a"/>
          <w:rFonts w:cs="ＭＳ 明朝"/>
          <w:sz w:val="20"/>
        </w:rPr>
        <w:t>必要</w:t>
      </w:r>
      <w:r w:rsidRPr="006F7769">
        <w:rPr>
          <w:rStyle w:val="a"/>
          <w:rFonts w:cs="ＭＳ 明朝"/>
          <w:sz w:val="20"/>
        </w:rPr>
        <w:t>としてい</w:t>
      </w:r>
      <w:r w:rsidR="00563C24">
        <w:rPr>
          <w:rStyle w:val="a"/>
          <w:rFonts w:cs="ＭＳ 明朝" w:hint="eastAsia"/>
          <w:sz w:val="20"/>
        </w:rPr>
        <w:t>るので</w:t>
      </w:r>
      <w:r w:rsidRPr="006F7769">
        <w:rPr>
          <w:rStyle w:val="a"/>
          <w:rFonts w:cs="ＭＳ 明朝"/>
          <w:sz w:val="20"/>
        </w:rPr>
        <w:t>す</w:t>
      </w:r>
      <w:r w:rsidRPr="006F7769">
        <w:rPr>
          <w:rStyle w:val="a"/>
          <w:rFonts w:cs="ＭＳ 明朝"/>
          <w:sz w:val="20"/>
        </w:rPr>
        <w:t>。</w:t>
      </w:r>
    </w:p>
    <w:p w:rsidR="00CF1ABB" w:rsidRPr="006F7769" w:rsidRDefault="00F41D11" w:rsidP="00F41D11">
      <w:pPr>
        <w:keepLines/>
        <w:spacing w:after="0" w:line="360" w:lineRule="auto"/>
        <w:ind w:right="1701"/>
        <w:rPr>
          <w:sz w:val="20"/>
        </w:rPr>
      </w:pPr>
    </w:p>
    <w:p w:rsidR="00CF1ABB" w:rsidRPr="006F7769" w:rsidRDefault="00F41D11" w:rsidP="00F41D11">
      <w:pPr>
        <w:keepLines/>
        <w:spacing w:after="0" w:line="360" w:lineRule="auto"/>
        <w:ind w:right="1701"/>
        <w:rPr>
          <w:sz w:val="20"/>
        </w:rPr>
      </w:pPr>
      <w:r w:rsidRPr="006F7769">
        <w:rPr>
          <w:rStyle w:val="a"/>
          <w:rFonts w:cs="ＭＳ 明朝"/>
          <w:color w:val="000000"/>
          <w:sz w:val="20"/>
        </w:rPr>
        <w:t>THERMOLAST</w:t>
      </w:r>
      <w:r w:rsidRPr="006F7769">
        <w:rPr>
          <w:rStyle w:val="a"/>
          <w:rFonts w:cs="ＭＳ 明朝"/>
          <w:color w:val="000000"/>
          <w:sz w:val="20"/>
          <w:vertAlign w:val="superscript"/>
        </w:rPr>
        <w:t>®</w:t>
      </w:r>
      <w:r w:rsidRPr="006F7769">
        <w:rPr>
          <w:rStyle w:val="a"/>
          <w:rFonts w:cs="ＭＳ 明朝"/>
          <w:color w:val="000000"/>
          <w:sz w:val="20"/>
        </w:rPr>
        <w:t xml:space="preserve"> K </w:t>
      </w:r>
      <w:r w:rsidR="00563C24">
        <w:rPr>
          <w:rStyle w:val="a"/>
          <w:rFonts w:cs="ＭＳ 明朝" w:hint="eastAsia"/>
          <w:color w:val="000000"/>
          <w:sz w:val="20"/>
        </w:rPr>
        <w:t>（サーモラスト</w:t>
      </w:r>
      <w:r w:rsidR="00563C24" w:rsidRPr="006F7769">
        <w:rPr>
          <w:rStyle w:val="a"/>
          <w:rFonts w:cs="ＭＳ 明朝"/>
          <w:color w:val="000000"/>
          <w:sz w:val="20"/>
          <w:vertAlign w:val="superscript"/>
        </w:rPr>
        <w:t>®</w:t>
      </w:r>
      <w:r w:rsidR="00563C24" w:rsidRPr="006F7769">
        <w:rPr>
          <w:rStyle w:val="a"/>
          <w:rFonts w:cs="ＭＳ 明朝"/>
          <w:color w:val="000000"/>
          <w:sz w:val="20"/>
        </w:rPr>
        <w:t xml:space="preserve"> K</w:t>
      </w:r>
      <w:r w:rsidR="00563C24">
        <w:rPr>
          <w:rStyle w:val="a"/>
          <w:rFonts w:cs="ＭＳ 明朝" w:hint="eastAsia"/>
          <w:color w:val="000000"/>
          <w:sz w:val="20"/>
        </w:rPr>
        <w:t>）</w:t>
      </w:r>
      <w:r w:rsidRPr="006F7769">
        <w:rPr>
          <w:rStyle w:val="a"/>
          <w:rFonts w:cs="ＭＳ 明朝"/>
        </w:rPr>
        <w:t>コンパウンドによって</w:t>
      </w:r>
      <w:r w:rsidRPr="006F7769">
        <w:rPr>
          <w:rStyle w:val="a"/>
          <w:rFonts w:cs="ＭＳ 明朝"/>
        </w:rPr>
        <w:t>、</w:t>
      </w:r>
      <w:r w:rsidRPr="006F7769">
        <w:rPr>
          <w:rStyle w:val="a"/>
          <w:rFonts w:cs="ＭＳ 明朝"/>
        </w:rPr>
        <w:t>KRAIBURG TPE</w:t>
      </w:r>
      <w:r w:rsidRPr="006F7769">
        <w:rPr>
          <w:rStyle w:val="a"/>
          <w:rFonts w:cs="ＭＳ 明朝"/>
        </w:rPr>
        <w:t>はこれらの</w:t>
      </w:r>
      <w:r w:rsidRPr="006F7769">
        <w:rPr>
          <w:rStyle w:val="a"/>
          <w:rFonts w:cs="ＭＳ 明朝"/>
        </w:rPr>
        <w:t>期待</w:t>
      </w:r>
      <w:r w:rsidRPr="006F7769">
        <w:rPr>
          <w:rStyle w:val="a"/>
          <w:rFonts w:cs="ＭＳ 明朝"/>
        </w:rPr>
        <w:t>に</w:t>
      </w:r>
      <w:r w:rsidRPr="006F7769">
        <w:rPr>
          <w:rStyle w:val="a"/>
          <w:rFonts w:cs="ＭＳ 明朝"/>
        </w:rPr>
        <w:t>完全</w:t>
      </w:r>
      <w:r w:rsidRPr="006F7769">
        <w:rPr>
          <w:rStyle w:val="a"/>
          <w:rFonts w:cs="ＭＳ 明朝"/>
        </w:rPr>
        <w:t>に</w:t>
      </w:r>
      <w:r w:rsidRPr="006F7769">
        <w:rPr>
          <w:rStyle w:val="a"/>
          <w:rFonts w:cs="ＭＳ 明朝"/>
        </w:rPr>
        <w:t>応</w:t>
      </w:r>
      <w:r w:rsidRPr="006F7769">
        <w:rPr>
          <w:rStyle w:val="a"/>
          <w:rFonts w:cs="ＭＳ 明朝"/>
        </w:rPr>
        <w:t>えられるソリュ</w:t>
      </w:r>
      <w:r w:rsidRPr="006F7769">
        <w:rPr>
          <w:rStyle w:val="a"/>
          <w:rFonts w:cs="ＭＳ 明朝"/>
        </w:rPr>
        <w:t>ーションを</w:t>
      </w:r>
      <w:r w:rsidRPr="006F7769">
        <w:rPr>
          <w:rStyle w:val="a"/>
          <w:rFonts w:cs="ＭＳ 明朝"/>
        </w:rPr>
        <w:t>届</w:t>
      </w:r>
      <w:r w:rsidRPr="006F7769">
        <w:rPr>
          <w:rStyle w:val="a"/>
          <w:rFonts w:cs="ＭＳ 明朝"/>
        </w:rPr>
        <w:t>けることができました</w:t>
      </w:r>
      <w:r w:rsidRPr="006F7769">
        <w:rPr>
          <w:rStyle w:val="a"/>
          <w:rFonts w:cs="ＭＳ 明朝"/>
        </w:rPr>
        <w:t>。</w:t>
      </w:r>
      <w:r w:rsidRPr="006F7769">
        <w:rPr>
          <w:rStyle w:val="a"/>
          <w:rFonts w:cs="ＭＳ 明朝"/>
        </w:rPr>
        <w:t>KRAIBURG TPE</w:t>
      </w:r>
      <w:r w:rsidRPr="006F7769">
        <w:rPr>
          <w:rStyle w:val="a"/>
          <w:rFonts w:cs="ＭＳ 明朝"/>
        </w:rPr>
        <w:t>には</w:t>
      </w:r>
      <w:r w:rsidRPr="006F7769">
        <w:rPr>
          <w:rStyle w:val="a"/>
          <w:rFonts w:cs="ＭＳ 明朝"/>
        </w:rPr>
        <w:t>、</w:t>
      </w:r>
      <w:r w:rsidRPr="006F7769">
        <w:rPr>
          <w:rStyle w:val="a"/>
          <w:rFonts w:cs="ＭＳ 明朝"/>
          <w:color w:val="000000"/>
          <w:sz w:val="20"/>
        </w:rPr>
        <w:t>THERMOLAST</w:t>
      </w:r>
      <w:r w:rsidRPr="006F7769">
        <w:rPr>
          <w:rStyle w:val="a"/>
          <w:rFonts w:cs="ＭＳ 明朝"/>
          <w:color w:val="000000"/>
          <w:sz w:val="20"/>
          <w:vertAlign w:val="superscript"/>
        </w:rPr>
        <w:t>®</w:t>
      </w:r>
      <w:r w:rsidRPr="006F7769">
        <w:rPr>
          <w:rStyle w:val="a"/>
          <w:rFonts w:cs="ＭＳ 明朝"/>
          <w:color w:val="000000"/>
          <w:sz w:val="20"/>
        </w:rPr>
        <w:t xml:space="preserve"> K </w:t>
      </w:r>
      <w:r w:rsidRPr="006F7769">
        <w:rPr>
          <w:rStyle w:val="a"/>
          <w:rFonts w:cs="ＭＳ 明朝"/>
        </w:rPr>
        <w:t>の</w:t>
      </w:r>
      <w:r w:rsidRPr="006F7769">
        <w:rPr>
          <w:rStyle w:val="a"/>
          <w:rFonts w:cs="ＭＳ 明朝"/>
        </w:rPr>
        <w:t>商品</w:t>
      </w:r>
      <w:r w:rsidRPr="006F7769">
        <w:rPr>
          <w:rStyle w:val="a"/>
          <w:rFonts w:cs="ＭＳ 明朝"/>
        </w:rPr>
        <w:t>レンジにおいて</w:t>
      </w:r>
      <w:r w:rsidRPr="006F7769">
        <w:rPr>
          <w:rStyle w:val="a"/>
          <w:rFonts w:cs="ＭＳ 明朝"/>
        </w:rPr>
        <w:t>、</w:t>
      </w:r>
      <w:r w:rsidRPr="006F7769">
        <w:rPr>
          <w:rStyle w:val="a"/>
          <w:rFonts w:cs="ＭＳ 明朝"/>
        </w:rPr>
        <w:t>硬質</w:t>
      </w:r>
      <w:r w:rsidRPr="006F7769">
        <w:rPr>
          <w:rStyle w:val="a"/>
          <w:rFonts w:cs="ＭＳ 明朝"/>
        </w:rPr>
        <w:t>プラスチックと</w:t>
      </w:r>
      <w:r w:rsidRPr="006F7769">
        <w:rPr>
          <w:rStyle w:val="a"/>
          <w:rFonts w:cs="ＭＳ 明朝"/>
        </w:rPr>
        <w:t>軟質</w:t>
      </w:r>
      <w:r w:rsidRPr="006F7769">
        <w:rPr>
          <w:rStyle w:val="a"/>
          <w:rFonts w:cs="ＭＳ 明朝"/>
        </w:rPr>
        <w:t>プラスチックを</w:t>
      </w:r>
      <w:r w:rsidRPr="006F7769">
        <w:rPr>
          <w:rStyle w:val="a"/>
          <w:rFonts w:cs="ＭＳ 明朝"/>
        </w:rPr>
        <w:t>組合</w:t>
      </w:r>
      <w:r w:rsidRPr="006F7769">
        <w:rPr>
          <w:rStyle w:val="a"/>
          <w:rFonts w:cs="ＭＳ 明朝"/>
        </w:rPr>
        <w:t>せるための</w:t>
      </w:r>
      <w:r w:rsidRPr="006F7769">
        <w:rPr>
          <w:rStyle w:val="a"/>
          <w:rFonts w:cs="ＭＳ 明朝"/>
        </w:rPr>
        <w:t>卓越</w:t>
      </w:r>
      <w:r w:rsidRPr="006F7769">
        <w:rPr>
          <w:rStyle w:val="a"/>
          <w:rFonts w:cs="ＭＳ 明朝"/>
        </w:rPr>
        <w:t>した</w:t>
      </w:r>
      <w:r w:rsidRPr="006F7769">
        <w:rPr>
          <w:rStyle w:val="a"/>
          <w:rFonts w:cs="ＭＳ 明朝"/>
        </w:rPr>
        <w:t>経験</w:t>
      </w:r>
      <w:r w:rsidRPr="006F7769">
        <w:rPr>
          <w:rStyle w:val="a"/>
          <w:rFonts w:cs="ＭＳ 明朝"/>
        </w:rPr>
        <w:t>を</w:t>
      </w:r>
      <w:r w:rsidRPr="006F7769">
        <w:rPr>
          <w:rStyle w:val="a"/>
          <w:rFonts w:cs="ＭＳ 明朝"/>
        </w:rPr>
        <w:t>保有</w:t>
      </w:r>
      <w:r w:rsidRPr="006F7769">
        <w:rPr>
          <w:rStyle w:val="a"/>
          <w:rFonts w:cs="ＭＳ 明朝"/>
        </w:rPr>
        <w:t>しています</w:t>
      </w:r>
      <w:r w:rsidRPr="006F7769">
        <w:rPr>
          <w:rStyle w:val="a"/>
          <w:rFonts w:cs="ＭＳ 明朝"/>
        </w:rPr>
        <w:t>。</w:t>
      </w:r>
      <w:r w:rsidRPr="006F7769">
        <w:rPr>
          <w:rStyle w:val="a"/>
          <w:rFonts w:cs="ＭＳ 明朝"/>
          <w:sz w:val="20"/>
        </w:rPr>
        <w:t xml:space="preserve"> </w:t>
      </w:r>
    </w:p>
    <w:p w:rsidR="002877B6" w:rsidRPr="00F41D11" w:rsidRDefault="00F41D11" w:rsidP="00F41D11">
      <w:pPr>
        <w:keepLines/>
        <w:spacing w:after="0" w:line="360" w:lineRule="auto"/>
        <w:ind w:right="1701"/>
        <w:rPr>
          <w:rFonts w:cs="ＭＳ 明朝"/>
        </w:rPr>
      </w:pPr>
      <w:r w:rsidRPr="006F7769">
        <w:rPr>
          <w:rStyle w:val="a"/>
          <w:rFonts w:cs="ＭＳ 明朝"/>
          <w:sz w:val="20"/>
        </w:rPr>
        <w:t>この</w:t>
      </w:r>
      <w:r w:rsidRPr="006F7769">
        <w:rPr>
          <w:rStyle w:val="a"/>
          <w:rFonts w:cs="ＭＳ 明朝"/>
          <w:sz w:val="20"/>
        </w:rPr>
        <w:t>熱可塑性</w:t>
      </w:r>
      <w:r w:rsidRPr="006F7769">
        <w:rPr>
          <w:rStyle w:val="a"/>
          <w:rFonts w:cs="ＭＳ 明朝"/>
          <w:sz w:val="20"/>
        </w:rPr>
        <w:t>エラストマーは</w:t>
      </w:r>
      <w:r w:rsidRPr="006F7769">
        <w:rPr>
          <w:rStyle w:val="a"/>
          <w:rFonts w:cs="ＭＳ 明朝"/>
          <w:sz w:val="20"/>
        </w:rPr>
        <w:t>正確</w:t>
      </w:r>
      <w:r w:rsidRPr="006F7769">
        <w:rPr>
          <w:rStyle w:val="a"/>
          <w:rFonts w:cs="ＭＳ 明朝"/>
          <w:sz w:val="20"/>
        </w:rPr>
        <w:t>に</w:t>
      </w:r>
      <w:r w:rsidRPr="006F7769">
        <w:rPr>
          <w:rStyle w:val="a"/>
          <w:rFonts w:cs="ＭＳ 明朝"/>
          <w:sz w:val="20"/>
        </w:rPr>
        <w:t>硬質</w:t>
      </w:r>
      <w:r w:rsidRPr="006F7769">
        <w:rPr>
          <w:rStyle w:val="a"/>
          <w:rFonts w:cs="ＭＳ 明朝"/>
          <w:sz w:val="20"/>
        </w:rPr>
        <w:t>プラスチックへの</w:t>
      </w:r>
      <w:r w:rsidRPr="006F7769">
        <w:rPr>
          <w:rStyle w:val="a"/>
          <w:rFonts w:cs="ＭＳ 明朝"/>
          <w:sz w:val="20"/>
        </w:rPr>
        <w:t>接着</w:t>
      </w:r>
      <w:r w:rsidRPr="006F7769">
        <w:rPr>
          <w:rStyle w:val="a"/>
          <w:rFonts w:cs="ＭＳ 明朝"/>
          <w:sz w:val="20"/>
        </w:rPr>
        <w:t>に</w:t>
      </w:r>
      <w:r w:rsidRPr="006F7769">
        <w:rPr>
          <w:rStyle w:val="a"/>
          <w:rFonts w:cs="ＭＳ 明朝"/>
          <w:sz w:val="20"/>
        </w:rPr>
        <w:t>適</w:t>
      </w:r>
      <w:r w:rsidRPr="006F7769">
        <w:rPr>
          <w:rStyle w:val="a"/>
          <w:rFonts w:cs="ＭＳ 明朝"/>
          <w:sz w:val="20"/>
        </w:rPr>
        <w:t>した</w:t>
      </w:r>
      <w:r w:rsidRPr="006F7769">
        <w:rPr>
          <w:rStyle w:val="a"/>
          <w:rFonts w:cs="ＭＳ 明朝"/>
          <w:sz w:val="20"/>
        </w:rPr>
        <w:t>処方</w:t>
      </w:r>
      <w:r w:rsidRPr="006F7769">
        <w:rPr>
          <w:rStyle w:val="a"/>
          <w:rFonts w:cs="ＭＳ 明朝"/>
          <w:sz w:val="20"/>
        </w:rPr>
        <w:t>に</w:t>
      </w:r>
      <w:r w:rsidRPr="006F7769">
        <w:rPr>
          <w:rStyle w:val="a"/>
          <w:rFonts w:cs="ＭＳ 明朝"/>
          <w:sz w:val="20"/>
        </w:rPr>
        <w:t>調製</w:t>
      </w:r>
      <w:r w:rsidRPr="006F7769">
        <w:rPr>
          <w:rStyle w:val="a"/>
          <w:rFonts w:cs="ＭＳ 明朝"/>
          <w:sz w:val="20"/>
        </w:rPr>
        <w:t>されており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</w:rPr>
        <w:t>半結晶性</w:t>
      </w:r>
      <w:r w:rsidRPr="006F7769">
        <w:rPr>
          <w:rStyle w:val="a"/>
          <w:rFonts w:cs="ＭＳ 明朝"/>
        </w:rPr>
        <w:t>プラスチック</w:t>
      </w:r>
      <w:r w:rsidRPr="006F7769">
        <w:rPr>
          <w:rStyle w:val="a"/>
          <w:rFonts w:cs="ＭＳ 明朝"/>
        </w:rPr>
        <w:t>、</w:t>
      </w:r>
      <w:r w:rsidRPr="006F7769">
        <w:rPr>
          <w:rStyle w:val="a"/>
          <w:rFonts w:cs="ＭＳ 明朝"/>
        </w:rPr>
        <w:t>たとえば</w:t>
      </w:r>
      <w:r w:rsidRPr="006F7769">
        <w:rPr>
          <w:rStyle w:val="a"/>
          <w:rFonts w:cs="ＭＳ 明朝"/>
        </w:rPr>
        <w:t>PA</w:t>
      </w:r>
      <w:r w:rsidRPr="006F7769">
        <w:rPr>
          <w:rStyle w:val="a"/>
          <w:rFonts w:cs="ＭＳ 明朝"/>
        </w:rPr>
        <w:t>6</w:t>
      </w:r>
      <w:r w:rsidRPr="006F7769">
        <w:rPr>
          <w:rStyle w:val="a"/>
          <w:rFonts w:cs="ＭＳ 明朝"/>
        </w:rPr>
        <w:t>や</w:t>
      </w:r>
      <w:r w:rsidRPr="006F7769">
        <w:rPr>
          <w:rStyle w:val="a"/>
          <w:rFonts w:cs="ＭＳ 明朝"/>
        </w:rPr>
        <w:t>PA</w:t>
      </w:r>
      <w:r w:rsidRPr="006F7769">
        <w:rPr>
          <w:rStyle w:val="a"/>
          <w:rFonts w:cs="ＭＳ 明朝"/>
        </w:rPr>
        <w:t>66</w:t>
      </w:r>
      <w:r w:rsidRPr="006F7769">
        <w:rPr>
          <w:rStyle w:val="a"/>
          <w:rFonts w:cs="ＭＳ 明朝"/>
        </w:rPr>
        <w:t>にオーバーモールドを</w:t>
      </w:r>
      <w:r w:rsidRPr="006F7769">
        <w:rPr>
          <w:rStyle w:val="a"/>
          <w:rFonts w:cs="ＭＳ 明朝"/>
        </w:rPr>
        <w:t>実施</w:t>
      </w:r>
      <w:r w:rsidRPr="006F7769">
        <w:rPr>
          <w:rStyle w:val="a"/>
          <w:rFonts w:cs="ＭＳ 明朝"/>
        </w:rPr>
        <w:t>した</w:t>
      </w:r>
      <w:r w:rsidRPr="006F7769">
        <w:rPr>
          <w:rStyle w:val="a"/>
          <w:rFonts w:cs="ＭＳ 明朝"/>
        </w:rPr>
        <w:t>際</w:t>
      </w:r>
      <w:r w:rsidRPr="006F7769">
        <w:rPr>
          <w:rStyle w:val="a"/>
          <w:rFonts w:cs="ＭＳ 明朝"/>
        </w:rPr>
        <w:t>にも</w:t>
      </w:r>
      <w:r>
        <w:rPr>
          <w:rStyle w:val="a"/>
          <w:rFonts w:cs="ＭＳ 明朝" w:hint="eastAsia"/>
        </w:rPr>
        <w:t>、接着のための</w:t>
      </w:r>
      <w:r w:rsidRPr="006F7769">
        <w:rPr>
          <w:rStyle w:val="a"/>
          <w:rFonts w:cs="ＭＳ 明朝"/>
        </w:rPr>
        <w:t>プライマーを</w:t>
      </w:r>
      <w:r w:rsidRPr="006F7769">
        <w:rPr>
          <w:rStyle w:val="a"/>
          <w:rFonts w:cs="ＭＳ 明朝"/>
        </w:rPr>
        <w:t>用</w:t>
      </w:r>
      <w:r w:rsidRPr="006F7769">
        <w:rPr>
          <w:rStyle w:val="a"/>
          <w:rFonts w:cs="ＭＳ 明朝"/>
        </w:rPr>
        <w:t>いる</w:t>
      </w:r>
      <w:r w:rsidRPr="006F7769">
        <w:rPr>
          <w:rStyle w:val="a"/>
          <w:rFonts w:cs="ＭＳ 明朝"/>
        </w:rPr>
        <w:t>必要</w:t>
      </w:r>
      <w:r w:rsidRPr="006F7769">
        <w:rPr>
          <w:rStyle w:val="a"/>
          <w:rFonts w:cs="ＭＳ 明朝"/>
        </w:rPr>
        <w:t>がありません</w:t>
      </w:r>
      <w:r w:rsidRPr="006F7769">
        <w:rPr>
          <w:rStyle w:val="a"/>
          <w:rFonts w:cs="ＭＳ 明朝"/>
        </w:rPr>
        <w:t>。</w:t>
      </w:r>
      <w:r w:rsidRPr="006F7769">
        <w:rPr>
          <w:rStyle w:val="a"/>
          <w:rFonts w:cs="ＭＳ 明朝"/>
          <w:sz w:val="20"/>
        </w:rPr>
        <w:t>この</w:t>
      </w:r>
      <w:r w:rsidRPr="006F7769">
        <w:rPr>
          <w:rStyle w:val="a"/>
          <w:rFonts w:cs="ＭＳ 明朝"/>
          <w:sz w:val="20"/>
        </w:rPr>
        <w:t>技術</w:t>
      </w:r>
      <w:r w:rsidRPr="006F7769">
        <w:rPr>
          <w:rStyle w:val="a"/>
          <w:rFonts w:cs="ＭＳ 明朝"/>
          <w:sz w:val="20"/>
        </w:rPr>
        <w:t>は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消費者用</w:t>
      </w:r>
      <w:r w:rsidRPr="006F7769">
        <w:rPr>
          <w:rStyle w:val="a"/>
          <w:rFonts w:cs="ＭＳ 明朝"/>
          <w:sz w:val="20"/>
        </w:rPr>
        <w:t>ヘルスケア</w:t>
      </w:r>
      <w:r w:rsidRPr="006F7769">
        <w:rPr>
          <w:rStyle w:val="a"/>
          <w:rFonts w:cs="ＭＳ 明朝"/>
          <w:sz w:val="20"/>
        </w:rPr>
        <w:t>製品</w:t>
      </w:r>
      <w:r w:rsidRPr="006F7769">
        <w:rPr>
          <w:rStyle w:val="a"/>
          <w:rFonts w:cs="ＭＳ 明朝"/>
          <w:sz w:val="20"/>
        </w:rPr>
        <w:t>から</w:t>
      </w:r>
      <w:r w:rsidRPr="006F7769">
        <w:rPr>
          <w:rStyle w:val="a"/>
          <w:rFonts w:cs="ＭＳ 明朝"/>
          <w:sz w:val="20"/>
        </w:rPr>
        <w:t>電動工具</w:t>
      </w:r>
      <w:r w:rsidRPr="006F7769">
        <w:rPr>
          <w:rStyle w:val="a"/>
          <w:rFonts w:cs="ＭＳ 明朝"/>
          <w:sz w:val="20"/>
        </w:rPr>
        <w:t>や</w:t>
      </w:r>
      <w:r w:rsidRPr="006F7769">
        <w:rPr>
          <w:rStyle w:val="a"/>
          <w:rFonts w:cs="ＭＳ 明朝"/>
          <w:sz w:val="20"/>
        </w:rPr>
        <w:t>自動車用途</w:t>
      </w:r>
      <w:r w:rsidRPr="006F7769">
        <w:rPr>
          <w:rStyle w:val="a"/>
          <w:rFonts w:cs="ＭＳ 明朝"/>
          <w:sz w:val="20"/>
        </w:rPr>
        <w:t>のファスナー</w:t>
      </w:r>
      <w:r w:rsidRPr="006F7769">
        <w:rPr>
          <w:rStyle w:val="a"/>
          <w:rFonts w:cs="ＭＳ 明朝"/>
          <w:sz w:val="20"/>
        </w:rPr>
        <w:t>部品</w:t>
      </w:r>
      <w:r w:rsidRPr="006F7769">
        <w:rPr>
          <w:rStyle w:val="a"/>
          <w:rFonts w:cs="ＭＳ 明朝"/>
          <w:sz w:val="20"/>
        </w:rPr>
        <w:t>まで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広</w:t>
      </w:r>
      <w:r w:rsidRPr="006F7769">
        <w:rPr>
          <w:rStyle w:val="a"/>
          <w:rFonts w:cs="ＭＳ 明朝"/>
          <w:sz w:val="20"/>
        </w:rPr>
        <w:t>い</w:t>
      </w:r>
      <w:r w:rsidRPr="006F7769">
        <w:rPr>
          <w:rStyle w:val="a"/>
          <w:rFonts w:cs="ＭＳ 明朝"/>
          <w:sz w:val="20"/>
        </w:rPr>
        <w:t>範囲</w:t>
      </w:r>
      <w:r w:rsidRPr="006F7769">
        <w:rPr>
          <w:rStyle w:val="a"/>
          <w:rFonts w:cs="ＭＳ 明朝"/>
          <w:sz w:val="20"/>
        </w:rPr>
        <w:t>のアプリケーションに</w:t>
      </w:r>
      <w:r w:rsidRPr="006F7769">
        <w:rPr>
          <w:rStyle w:val="a"/>
          <w:rFonts w:cs="ＭＳ 明朝"/>
          <w:sz w:val="20"/>
        </w:rPr>
        <w:t>採用</w:t>
      </w:r>
      <w:r w:rsidRPr="006F7769">
        <w:rPr>
          <w:rStyle w:val="a"/>
          <w:rFonts w:cs="ＭＳ 明朝"/>
          <w:sz w:val="20"/>
        </w:rPr>
        <w:t>されています</w:t>
      </w:r>
      <w:r w:rsidRPr="006F7769">
        <w:rPr>
          <w:rStyle w:val="a"/>
          <w:rFonts w:cs="ＭＳ 明朝"/>
          <w:sz w:val="20"/>
        </w:rPr>
        <w:t>。</w:t>
      </w:r>
    </w:p>
    <w:p w:rsidR="002877B6" w:rsidRPr="006F7769" w:rsidRDefault="00F41D11" w:rsidP="00F41D11">
      <w:pPr>
        <w:keepLines/>
        <w:spacing w:after="0" w:line="360" w:lineRule="auto"/>
        <w:ind w:right="1701"/>
        <w:rPr>
          <w:sz w:val="20"/>
        </w:rPr>
      </w:pPr>
    </w:p>
    <w:p w:rsidR="002877B6" w:rsidRPr="006F7769" w:rsidRDefault="00F41D11" w:rsidP="00563C24">
      <w:pPr>
        <w:keepLines/>
        <w:spacing w:after="0" w:line="360" w:lineRule="auto"/>
        <w:ind w:right="1701"/>
        <w:rPr>
          <w:sz w:val="20"/>
        </w:rPr>
      </w:pPr>
      <w:r w:rsidRPr="006F7769">
        <w:rPr>
          <w:rStyle w:val="a"/>
          <w:rFonts w:cs="ＭＳ 明朝"/>
          <w:sz w:val="20"/>
        </w:rPr>
        <w:t>さらに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愛犬玩具</w:t>
      </w:r>
      <w:r w:rsidRPr="006F7769">
        <w:rPr>
          <w:rStyle w:val="a"/>
          <w:rFonts w:cs="ＭＳ 明朝"/>
          <w:sz w:val="20"/>
        </w:rPr>
        <w:t>のために</w:t>
      </w:r>
      <w:r w:rsidRPr="006F7769">
        <w:rPr>
          <w:rStyle w:val="a"/>
          <w:rFonts w:cs="ＭＳ 明朝"/>
          <w:sz w:val="20"/>
        </w:rPr>
        <w:t>選</w:t>
      </w:r>
      <w:r w:rsidRPr="006F7769">
        <w:rPr>
          <w:rStyle w:val="a"/>
          <w:rFonts w:cs="ＭＳ 明朝"/>
          <w:sz w:val="20"/>
        </w:rPr>
        <w:t>ばれたナチュラル</w:t>
      </w:r>
      <w:r w:rsidRPr="006F7769">
        <w:rPr>
          <w:rStyle w:val="a"/>
          <w:rFonts w:cs="ＭＳ 明朝"/>
          <w:sz w:val="20"/>
        </w:rPr>
        <w:t>色</w:t>
      </w:r>
      <w:r w:rsidRPr="006F7769">
        <w:rPr>
          <w:rStyle w:val="a"/>
          <w:rFonts w:cs="ＭＳ 明朝"/>
          <w:sz w:val="20"/>
        </w:rPr>
        <w:t>は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鮮</w:t>
      </w:r>
      <w:r w:rsidRPr="006F7769">
        <w:rPr>
          <w:rStyle w:val="a"/>
          <w:rFonts w:cs="ＭＳ 明朝"/>
          <w:sz w:val="20"/>
        </w:rPr>
        <w:t>やかでリッチな</w:t>
      </w:r>
      <w:r w:rsidRPr="006F7769">
        <w:rPr>
          <w:rStyle w:val="a"/>
          <w:rFonts w:cs="ＭＳ 明朝"/>
          <w:sz w:val="20"/>
        </w:rPr>
        <w:t>色彩</w:t>
      </w:r>
      <w:r w:rsidRPr="006F7769">
        <w:rPr>
          <w:rStyle w:val="a"/>
          <w:rFonts w:cs="ＭＳ 明朝"/>
          <w:sz w:val="20"/>
        </w:rPr>
        <w:t>への</w:t>
      </w:r>
      <w:r w:rsidRPr="006F7769">
        <w:rPr>
          <w:rStyle w:val="a"/>
          <w:rFonts w:cs="ＭＳ 明朝"/>
          <w:sz w:val="20"/>
        </w:rPr>
        <w:t>着色</w:t>
      </w:r>
      <w:r w:rsidRPr="006F7769">
        <w:rPr>
          <w:rStyle w:val="a"/>
          <w:rFonts w:cs="ＭＳ 明朝"/>
          <w:sz w:val="20"/>
        </w:rPr>
        <w:t>が</w:t>
      </w:r>
      <w:r w:rsidRPr="006F7769">
        <w:rPr>
          <w:rStyle w:val="a"/>
          <w:rFonts w:cs="ＭＳ 明朝"/>
          <w:sz w:val="20"/>
        </w:rPr>
        <w:t>可能</w:t>
      </w:r>
      <w:r w:rsidRPr="006F7769">
        <w:rPr>
          <w:rStyle w:val="a"/>
          <w:rFonts w:cs="ＭＳ 明朝"/>
          <w:sz w:val="20"/>
        </w:rPr>
        <w:t>であり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スクラッチに</w:t>
      </w:r>
      <w:r w:rsidRPr="006F7769">
        <w:rPr>
          <w:rStyle w:val="a"/>
          <w:rFonts w:cs="ＭＳ 明朝"/>
          <w:sz w:val="20"/>
        </w:rPr>
        <w:t>強</w:t>
      </w:r>
      <w:r w:rsidRPr="006F7769">
        <w:rPr>
          <w:rStyle w:val="a"/>
          <w:rFonts w:cs="ＭＳ 明朝"/>
          <w:sz w:val="20"/>
        </w:rPr>
        <w:t>い</w:t>
      </w:r>
      <w:r w:rsidRPr="006F7769">
        <w:rPr>
          <w:rStyle w:val="a"/>
          <w:rFonts w:cs="ＭＳ 明朝"/>
          <w:sz w:val="20"/>
        </w:rPr>
        <w:t>表面状態</w:t>
      </w:r>
      <w:r w:rsidRPr="006F7769">
        <w:rPr>
          <w:rStyle w:val="a"/>
          <w:rFonts w:cs="ＭＳ 明朝"/>
          <w:sz w:val="20"/>
        </w:rPr>
        <w:t>を</w:t>
      </w:r>
      <w:r w:rsidRPr="006F7769">
        <w:rPr>
          <w:rStyle w:val="a"/>
          <w:rFonts w:cs="ＭＳ 明朝"/>
          <w:sz w:val="20"/>
        </w:rPr>
        <w:t>保</w:t>
      </w:r>
      <w:r w:rsidRPr="006F7769">
        <w:rPr>
          <w:rStyle w:val="a"/>
          <w:rFonts w:cs="ＭＳ 明朝"/>
          <w:sz w:val="20"/>
        </w:rPr>
        <w:t>ちつつ</w:t>
      </w:r>
      <w:r w:rsidRPr="006F7769">
        <w:rPr>
          <w:rStyle w:val="a"/>
          <w:rFonts w:cs="ＭＳ 明朝"/>
          <w:sz w:val="20"/>
        </w:rPr>
        <w:t>魅力的</w:t>
      </w:r>
      <w:r w:rsidRPr="006F7769">
        <w:rPr>
          <w:rStyle w:val="a"/>
          <w:rFonts w:cs="ＭＳ 明朝"/>
          <w:sz w:val="20"/>
        </w:rPr>
        <w:t>な</w:t>
      </w:r>
      <w:r w:rsidRPr="006F7769">
        <w:rPr>
          <w:rStyle w:val="a"/>
          <w:rFonts w:cs="ＭＳ 明朝"/>
          <w:sz w:val="20"/>
        </w:rPr>
        <w:t>外観</w:t>
      </w:r>
      <w:r w:rsidRPr="006F7769">
        <w:rPr>
          <w:rStyle w:val="a"/>
          <w:rFonts w:cs="ＭＳ 明朝"/>
          <w:sz w:val="20"/>
        </w:rPr>
        <w:t>を</w:t>
      </w:r>
      <w:r w:rsidRPr="006F7769">
        <w:rPr>
          <w:rStyle w:val="a"/>
          <w:rFonts w:cs="ＭＳ 明朝"/>
          <w:sz w:val="20"/>
        </w:rPr>
        <w:t>実現</w:t>
      </w:r>
      <w:r w:rsidRPr="006F7769">
        <w:rPr>
          <w:rStyle w:val="a"/>
          <w:rFonts w:cs="ＭＳ 明朝"/>
          <w:sz w:val="20"/>
        </w:rPr>
        <w:t>します</w:t>
      </w:r>
      <w:r w:rsidRPr="006F7769">
        <w:rPr>
          <w:rStyle w:val="a"/>
          <w:rFonts w:cs="ＭＳ 明朝"/>
          <w:sz w:val="20"/>
        </w:rPr>
        <w:t>。</w:t>
      </w:r>
      <w:r w:rsidRPr="006F7769">
        <w:rPr>
          <w:rStyle w:val="a"/>
          <w:rFonts w:cs="ＭＳ 明朝"/>
        </w:rPr>
        <w:t>KRAIBURG TPE</w:t>
      </w:r>
      <w:r w:rsidRPr="006F7769">
        <w:rPr>
          <w:rStyle w:val="a"/>
          <w:rFonts w:cs="ＭＳ 明朝"/>
        </w:rPr>
        <w:t>の</w:t>
      </w:r>
      <w:r w:rsidRPr="006F7769">
        <w:rPr>
          <w:rStyle w:val="a"/>
          <w:rFonts w:cs="ＭＳ 明朝"/>
          <w:color w:val="000000"/>
          <w:sz w:val="20"/>
        </w:rPr>
        <w:t>THERMOLAST</w:t>
      </w:r>
      <w:r w:rsidRPr="006F7769">
        <w:rPr>
          <w:rStyle w:val="a"/>
          <w:rFonts w:cs="ＭＳ 明朝"/>
          <w:color w:val="000000"/>
          <w:sz w:val="20"/>
          <w:vertAlign w:val="superscript"/>
        </w:rPr>
        <w:t>®</w:t>
      </w:r>
      <w:r w:rsidRPr="006F7769">
        <w:rPr>
          <w:rStyle w:val="a"/>
          <w:rFonts w:cs="ＭＳ 明朝"/>
          <w:color w:val="000000"/>
          <w:sz w:val="20"/>
        </w:rPr>
        <w:t xml:space="preserve"> K </w:t>
      </w:r>
      <w:r w:rsidRPr="006F7769">
        <w:rPr>
          <w:rStyle w:val="a"/>
          <w:rFonts w:cs="ＭＳ 明朝"/>
        </w:rPr>
        <w:t>はまた</w:t>
      </w:r>
      <w:r w:rsidRPr="006F7769">
        <w:rPr>
          <w:rStyle w:val="a"/>
          <w:rFonts w:cs="ＭＳ 明朝"/>
        </w:rPr>
        <w:t>、</w:t>
      </w:r>
      <w:r w:rsidRPr="006F7769">
        <w:rPr>
          <w:rStyle w:val="a"/>
          <w:rFonts w:cs="ＭＳ 明朝"/>
        </w:rPr>
        <w:t>優</w:t>
      </w:r>
      <w:r w:rsidRPr="006F7769">
        <w:rPr>
          <w:rStyle w:val="a"/>
          <w:rFonts w:cs="ＭＳ 明朝"/>
        </w:rPr>
        <w:t>れた</w:t>
      </w:r>
      <w:r w:rsidRPr="006F7769">
        <w:rPr>
          <w:rStyle w:val="a"/>
          <w:rFonts w:cs="ＭＳ 明朝"/>
        </w:rPr>
        <w:t>耐紫外線</w:t>
      </w:r>
      <w:r w:rsidRPr="006F7769">
        <w:rPr>
          <w:rStyle w:val="a"/>
          <w:rFonts w:cs="ＭＳ 明朝"/>
        </w:rPr>
        <w:t>や</w:t>
      </w:r>
      <w:r w:rsidRPr="006F7769">
        <w:rPr>
          <w:rStyle w:val="a"/>
          <w:rFonts w:cs="ＭＳ 明朝"/>
        </w:rPr>
        <w:t>耐</w:t>
      </w:r>
      <w:r w:rsidRPr="006F7769">
        <w:rPr>
          <w:rStyle w:val="a"/>
          <w:rFonts w:cs="ＭＳ 明朝"/>
        </w:rPr>
        <w:t>オゾン</w:t>
      </w:r>
      <w:r w:rsidRPr="006F7769">
        <w:rPr>
          <w:rStyle w:val="a"/>
          <w:rFonts w:cs="ＭＳ 明朝"/>
        </w:rPr>
        <w:t>性能</w:t>
      </w:r>
      <w:r w:rsidRPr="006F7769">
        <w:rPr>
          <w:rStyle w:val="a"/>
          <w:rFonts w:cs="ＭＳ 明朝"/>
        </w:rPr>
        <w:t>、</w:t>
      </w:r>
      <w:r w:rsidRPr="006F7769">
        <w:rPr>
          <w:rStyle w:val="a"/>
          <w:rFonts w:cs="ＭＳ 明朝"/>
        </w:rPr>
        <w:t>また</w:t>
      </w:r>
      <w:r w:rsidRPr="006F7769">
        <w:rPr>
          <w:rStyle w:val="a"/>
          <w:rFonts w:cs="ＭＳ 明朝"/>
        </w:rPr>
        <w:t>優</w:t>
      </w:r>
      <w:r w:rsidRPr="006F7769">
        <w:rPr>
          <w:rStyle w:val="a"/>
          <w:rFonts w:cs="ＭＳ 明朝"/>
        </w:rPr>
        <w:t>れた</w:t>
      </w:r>
      <w:r w:rsidRPr="006F7769">
        <w:rPr>
          <w:rStyle w:val="a"/>
          <w:rFonts w:cs="ＭＳ 明朝"/>
        </w:rPr>
        <w:t>耐候性</w:t>
      </w:r>
      <w:r w:rsidRPr="006F7769">
        <w:rPr>
          <w:rStyle w:val="a"/>
          <w:rFonts w:cs="ＭＳ 明朝"/>
        </w:rPr>
        <w:t>を</w:t>
      </w:r>
      <w:r w:rsidRPr="006F7769">
        <w:rPr>
          <w:rStyle w:val="a"/>
          <w:rFonts w:cs="ＭＳ 明朝"/>
        </w:rPr>
        <w:t>示</w:t>
      </w:r>
      <w:r w:rsidRPr="006F7769">
        <w:rPr>
          <w:rStyle w:val="a"/>
          <w:rFonts w:cs="ＭＳ 明朝"/>
        </w:rPr>
        <w:t>します</w:t>
      </w:r>
      <w:r w:rsidRPr="006F7769">
        <w:rPr>
          <w:rStyle w:val="a"/>
          <w:rFonts w:cs="ＭＳ 明朝"/>
        </w:rPr>
        <w:t>。</w:t>
      </w:r>
      <w:r w:rsidRPr="006F7769">
        <w:rPr>
          <w:rStyle w:val="a"/>
          <w:rFonts w:cs="ＭＳ 明朝"/>
          <w:sz w:val="20"/>
        </w:rPr>
        <w:t>「</w:t>
      </w:r>
      <w:r w:rsidRPr="006F7769">
        <w:rPr>
          <w:rStyle w:val="a"/>
          <w:rFonts w:cs="ＭＳ 明朝"/>
          <w:sz w:val="20"/>
        </w:rPr>
        <w:t>機械的性質</w:t>
      </w:r>
      <w:r w:rsidRPr="006F7769">
        <w:rPr>
          <w:rStyle w:val="a"/>
          <w:rFonts w:cs="ＭＳ 明朝"/>
          <w:sz w:val="20"/>
        </w:rPr>
        <w:t>の</w:t>
      </w:r>
      <w:r w:rsidRPr="006F7769">
        <w:rPr>
          <w:rStyle w:val="a"/>
          <w:rFonts w:cs="ＭＳ 明朝"/>
          <w:sz w:val="20"/>
        </w:rPr>
        <w:t>点</w:t>
      </w:r>
      <w:r w:rsidRPr="006F7769">
        <w:rPr>
          <w:rStyle w:val="a"/>
          <w:rFonts w:cs="ＭＳ 明朝"/>
          <w:sz w:val="20"/>
        </w:rPr>
        <w:t>で</w:t>
      </w:r>
      <w:r>
        <w:rPr>
          <w:rStyle w:val="a"/>
          <w:rFonts w:cs="ＭＳ 明朝" w:hint="eastAsia"/>
          <w:sz w:val="20"/>
        </w:rPr>
        <w:t>も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必要</w:t>
      </w:r>
      <w:r w:rsidRPr="006F7769">
        <w:rPr>
          <w:rStyle w:val="a"/>
          <w:rFonts w:cs="ＭＳ 明朝"/>
          <w:sz w:val="20"/>
        </w:rPr>
        <w:t>とされる</w:t>
      </w:r>
      <w:r w:rsidRPr="006F7769">
        <w:rPr>
          <w:rStyle w:val="a"/>
          <w:rFonts w:cs="ＭＳ 明朝"/>
          <w:sz w:val="20"/>
        </w:rPr>
        <w:t>柔</w:t>
      </w:r>
      <w:r w:rsidRPr="006F7769">
        <w:rPr>
          <w:rStyle w:val="a"/>
          <w:rFonts w:cs="ＭＳ 明朝"/>
          <w:sz w:val="20"/>
        </w:rPr>
        <w:t>らかな</w:t>
      </w:r>
      <w:r w:rsidRPr="006F7769">
        <w:rPr>
          <w:rStyle w:val="a"/>
          <w:rFonts w:cs="ＭＳ 明朝"/>
          <w:sz w:val="20"/>
        </w:rPr>
        <w:t>感触</w:t>
      </w:r>
      <w:r w:rsidRPr="006F7769">
        <w:rPr>
          <w:rStyle w:val="a"/>
          <w:rFonts w:cs="ＭＳ 明朝"/>
          <w:sz w:val="20"/>
        </w:rPr>
        <w:t>と</w:t>
      </w:r>
      <w:r w:rsidRPr="006F7769">
        <w:rPr>
          <w:rStyle w:val="a"/>
          <w:rFonts w:cs="ＭＳ 明朝"/>
          <w:sz w:val="20"/>
        </w:rPr>
        <w:t>弾力性</w:t>
      </w:r>
      <w:r w:rsidRPr="006F7769">
        <w:rPr>
          <w:rStyle w:val="a"/>
          <w:rFonts w:cs="ＭＳ 明朝"/>
          <w:sz w:val="20"/>
        </w:rPr>
        <w:t>を</w:t>
      </w:r>
      <w:r w:rsidRPr="006F7769">
        <w:rPr>
          <w:rStyle w:val="a"/>
          <w:rFonts w:cs="ＭＳ 明朝"/>
          <w:sz w:val="20"/>
        </w:rPr>
        <w:t>達成</w:t>
      </w:r>
      <w:r w:rsidRPr="006F7769">
        <w:rPr>
          <w:rStyle w:val="a"/>
          <w:rFonts w:cs="ＭＳ 明朝"/>
          <w:sz w:val="20"/>
        </w:rPr>
        <w:t>するために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私</w:t>
      </w:r>
      <w:r w:rsidRPr="006F7769">
        <w:rPr>
          <w:rStyle w:val="a"/>
          <w:rFonts w:cs="ＭＳ 明朝"/>
          <w:sz w:val="20"/>
        </w:rPr>
        <w:t>たちはこのコンパウンドの</w:t>
      </w:r>
      <w:r w:rsidRPr="006F7769">
        <w:rPr>
          <w:rStyle w:val="a"/>
          <w:rFonts w:cs="ＭＳ 明朝"/>
          <w:sz w:val="20"/>
        </w:rPr>
        <w:t>硬度</w:t>
      </w:r>
      <w:r w:rsidRPr="006F7769">
        <w:rPr>
          <w:rStyle w:val="a"/>
          <w:rFonts w:cs="ＭＳ 明朝"/>
          <w:sz w:val="20"/>
        </w:rPr>
        <w:t>と</w:t>
      </w:r>
      <w:r w:rsidRPr="006F7769">
        <w:rPr>
          <w:rStyle w:val="a"/>
          <w:rFonts w:cs="ＭＳ 明朝"/>
          <w:sz w:val="20"/>
        </w:rPr>
        <w:t>柔軟性</w:t>
      </w:r>
      <w:r w:rsidRPr="006F7769">
        <w:rPr>
          <w:rStyle w:val="a"/>
          <w:rFonts w:cs="ＭＳ 明朝"/>
          <w:sz w:val="20"/>
        </w:rPr>
        <w:t>を</w:t>
      </w:r>
      <w:r>
        <w:rPr>
          <w:rStyle w:val="a"/>
          <w:rFonts w:cs="ＭＳ 明朝" w:hint="eastAsia"/>
          <w:sz w:val="20"/>
        </w:rPr>
        <w:t>非常に</w:t>
      </w:r>
      <w:r w:rsidRPr="006F7769">
        <w:rPr>
          <w:rStyle w:val="a"/>
          <w:rFonts w:cs="ＭＳ 明朝"/>
          <w:sz w:val="20"/>
        </w:rPr>
        <w:t>精密</w:t>
      </w:r>
      <w:r w:rsidRPr="006F7769">
        <w:rPr>
          <w:rStyle w:val="a"/>
          <w:rFonts w:cs="ＭＳ 明朝"/>
          <w:sz w:val="20"/>
        </w:rPr>
        <w:t>にカスタマイズすることができました</w:t>
      </w:r>
      <w:r w:rsidRPr="006F7769">
        <w:rPr>
          <w:rStyle w:val="a"/>
          <w:rFonts w:cs="ＭＳ 明朝"/>
          <w:sz w:val="20"/>
        </w:rPr>
        <w:t>。」</w:t>
      </w:r>
      <w:r w:rsidRPr="006F7769">
        <w:rPr>
          <w:rStyle w:val="a"/>
          <w:rFonts w:cs="ＭＳ 明朝"/>
          <w:sz w:val="20"/>
        </w:rPr>
        <w:t>ゲイスはそう</w:t>
      </w:r>
      <w:r w:rsidRPr="006F7769">
        <w:rPr>
          <w:rStyle w:val="a"/>
          <w:rFonts w:cs="ＭＳ 明朝"/>
          <w:sz w:val="20"/>
        </w:rPr>
        <w:t>語</w:t>
      </w:r>
      <w:r w:rsidRPr="006F7769">
        <w:rPr>
          <w:rStyle w:val="a"/>
          <w:rFonts w:cs="ＭＳ 明朝"/>
          <w:sz w:val="20"/>
        </w:rPr>
        <w:t>っています</w:t>
      </w:r>
      <w:r w:rsidRPr="006F7769">
        <w:rPr>
          <w:rStyle w:val="a"/>
          <w:rFonts w:cs="ＭＳ 明朝"/>
          <w:sz w:val="20"/>
        </w:rPr>
        <w:t>。</w:t>
      </w:r>
    </w:p>
    <w:p w:rsidR="002877B6" w:rsidRPr="006F7769" w:rsidRDefault="00F41D11" w:rsidP="00563C24">
      <w:pPr>
        <w:keepLines/>
        <w:spacing w:after="0" w:line="360" w:lineRule="auto"/>
        <w:ind w:right="1701"/>
        <w:rPr>
          <w:sz w:val="20"/>
        </w:rPr>
      </w:pPr>
    </w:p>
    <w:p w:rsidR="002877B6" w:rsidRPr="006F7769" w:rsidRDefault="00F41D11" w:rsidP="00F41D11">
      <w:pPr>
        <w:keepLines/>
        <w:spacing w:after="0" w:line="360" w:lineRule="auto"/>
        <w:ind w:right="1701"/>
        <w:rPr>
          <w:sz w:val="20"/>
        </w:rPr>
      </w:pPr>
      <w:r w:rsidRPr="006F7769">
        <w:rPr>
          <w:rStyle w:val="a"/>
          <w:rFonts w:cs="ＭＳ 明朝"/>
          <w:sz w:val="20"/>
        </w:rPr>
        <w:lastRenderedPageBreak/>
        <w:t>これとは</w:t>
      </w:r>
      <w:r w:rsidRPr="006F7769">
        <w:rPr>
          <w:rStyle w:val="a"/>
          <w:rFonts w:cs="ＭＳ 明朝"/>
          <w:sz w:val="20"/>
        </w:rPr>
        <w:t>別</w:t>
      </w:r>
      <w:r w:rsidRPr="006F7769">
        <w:rPr>
          <w:rStyle w:val="a"/>
          <w:rFonts w:cs="ＭＳ 明朝"/>
          <w:sz w:val="20"/>
        </w:rPr>
        <w:t>に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重要</w:t>
      </w:r>
      <w:r w:rsidRPr="006F7769">
        <w:rPr>
          <w:rStyle w:val="a"/>
          <w:rFonts w:cs="ＭＳ 明朝"/>
          <w:sz w:val="20"/>
        </w:rPr>
        <w:t>な</w:t>
      </w:r>
      <w:r w:rsidRPr="006F7769">
        <w:rPr>
          <w:rStyle w:val="a"/>
          <w:rFonts w:cs="ＭＳ 明朝"/>
          <w:sz w:val="20"/>
        </w:rPr>
        <w:t>仕様</w:t>
      </w:r>
      <w:r>
        <w:rPr>
          <w:rStyle w:val="a"/>
          <w:rFonts w:cs="ＭＳ 明朝" w:hint="eastAsia"/>
          <w:sz w:val="20"/>
        </w:rPr>
        <w:t>のひとつは、</w:t>
      </w:r>
      <w:r w:rsidRPr="006F7769">
        <w:rPr>
          <w:rStyle w:val="a"/>
          <w:rFonts w:cs="ＭＳ 明朝"/>
          <w:sz w:val="20"/>
        </w:rPr>
        <w:t>毒性</w:t>
      </w:r>
      <w:r w:rsidRPr="006F7769">
        <w:rPr>
          <w:rStyle w:val="a"/>
          <w:rFonts w:cs="ＭＳ 明朝"/>
          <w:sz w:val="20"/>
        </w:rPr>
        <w:t>のな</w:t>
      </w:r>
      <w:r w:rsidRPr="006F7769">
        <w:rPr>
          <w:rStyle w:val="a"/>
          <w:rFonts w:cs="ＭＳ 明朝"/>
          <w:sz w:val="20"/>
        </w:rPr>
        <w:t>い</w:t>
      </w:r>
      <w:r w:rsidRPr="006F7769">
        <w:rPr>
          <w:rStyle w:val="a"/>
          <w:rFonts w:cs="ＭＳ 明朝"/>
          <w:sz w:val="20"/>
        </w:rPr>
        <w:t>製品仕様</w:t>
      </w:r>
      <w:r w:rsidRPr="006F7769">
        <w:rPr>
          <w:rStyle w:val="a"/>
          <w:rFonts w:cs="ＭＳ 明朝"/>
          <w:sz w:val="20"/>
        </w:rPr>
        <w:t>を</w:t>
      </w:r>
      <w:r w:rsidRPr="006F7769">
        <w:rPr>
          <w:rStyle w:val="a"/>
          <w:rFonts w:cs="ＭＳ 明朝"/>
          <w:sz w:val="20"/>
        </w:rPr>
        <w:t>実現</w:t>
      </w:r>
      <w:r w:rsidRPr="006F7769">
        <w:rPr>
          <w:rStyle w:val="a"/>
          <w:rFonts w:cs="ＭＳ 明朝"/>
          <w:sz w:val="20"/>
        </w:rPr>
        <w:t>する</w:t>
      </w:r>
      <w:r>
        <w:rPr>
          <w:rStyle w:val="a"/>
          <w:rFonts w:cs="ＭＳ 明朝" w:hint="eastAsia"/>
          <w:sz w:val="20"/>
        </w:rPr>
        <w:t>ための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顧客</w:t>
      </w:r>
      <w:r w:rsidRPr="006F7769">
        <w:rPr>
          <w:rStyle w:val="a"/>
          <w:rFonts w:cs="ＭＳ 明朝"/>
          <w:sz w:val="20"/>
        </w:rPr>
        <w:t>からの</w:t>
      </w:r>
      <w:r w:rsidRPr="006F7769">
        <w:rPr>
          <w:rStyle w:val="a"/>
          <w:rFonts w:cs="ＭＳ 明朝"/>
          <w:sz w:val="20"/>
        </w:rPr>
        <w:t>「</w:t>
      </w:r>
      <w:r w:rsidRPr="006F7769">
        <w:rPr>
          <w:rStyle w:val="a"/>
          <w:rFonts w:cs="ＭＳ 明朝"/>
          <w:sz w:val="20"/>
        </w:rPr>
        <w:t>国内生産</w:t>
      </w:r>
      <w:r w:rsidRPr="006F7769">
        <w:rPr>
          <w:rStyle w:val="a"/>
          <w:rFonts w:cs="ＭＳ 明朝"/>
          <w:sz w:val="20"/>
        </w:rPr>
        <w:t>」</w:t>
      </w:r>
      <w:r w:rsidRPr="006F7769">
        <w:rPr>
          <w:rStyle w:val="a"/>
          <w:rFonts w:cs="ＭＳ 明朝"/>
          <w:sz w:val="20"/>
        </w:rPr>
        <w:t>に</w:t>
      </w:r>
      <w:r w:rsidRPr="006F7769">
        <w:rPr>
          <w:rStyle w:val="a"/>
          <w:rFonts w:cs="ＭＳ 明朝"/>
          <w:sz w:val="20"/>
        </w:rPr>
        <w:t>対</w:t>
      </w:r>
      <w:r w:rsidRPr="006F7769">
        <w:rPr>
          <w:rStyle w:val="a"/>
          <w:rFonts w:cs="ＭＳ 明朝"/>
          <w:sz w:val="20"/>
        </w:rPr>
        <w:t>する</w:t>
      </w:r>
      <w:r w:rsidRPr="006F7769">
        <w:rPr>
          <w:rStyle w:val="a"/>
          <w:rFonts w:cs="ＭＳ 明朝"/>
          <w:sz w:val="20"/>
        </w:rPr>
        <w:t>要請</w:t>
      </w:r>
      <w:r w:rsidRPr="006F7769">
        <w:rPr>
          <w:rStyle w:val="a"/>
          <w:rFonts w:cs="ＭＳ 明朝"/>
          <w:sz w:val="20"/>
        </w:rPr>
        <w:t>でした</w:t>
      </w:r>
      <w:r w:rsidRPr="006F7769">
        <w:rPr>
          <w:rStyle w:val="a"/>
          <w:rFonts w:cs="ＭＳ 明朝"/>
          <w:sz w:val="20"/>
        </w:rPr>
        <w:t>。</w:t>
      </w:r>
      <w:r w:rsidRPr="006F7769">
        <w:rPr>
          <w:rStyle w:val="a"/>
          <w:rFonts w:cs="ＭＳ 明朝"/>
          <w:sz w:val="20"/>
        </w:rPr>
        <w:t>この</w:t>
      </w:r>
      <w:r w:rsidRPr="006F7769">
        <w:rPr>
          <w:rStyle w:val="a"/>
          <w:rFonts w:cs="ＭＳ 明朝"/>
          <w:sz w:val="20"/>
        </w:rPr>
        <w:t>TPE</w:t>
      </w:r>
      <w:r w:rsidRPr="006F7769">
        <w:rPr>
          <w:rStyle w:val="a"/>
          <w:rFonts w:cs="ＭＳ 明朝"/>
          <w:sz w:val="20"/>
        </w:rPr>
        <w:t>コンパウンドは</w:t>
      </w:r>
      <w:r w:rsidRPr="006F7769">
        <w:rPr>
          <w:rStyle w:val="a"/>
          <w:rFonts w:cs="ＭＳ 明朝"/>
          <w:sz w:val="20"/>
        </w:rPr>
        <w:t>同社</w:t>
      </w:r>
      <w:r w:rsidRPr="006F7769">
        <w:rPr>
          <w:rStyle w:val="a"/>
          <w:rFonts w:cs="ＭＳ 明朝"/>
          <w:sz w:val="20"/>
        </w:rPr>
        <w:t>のジョージア</w:t>
      </w:r>
      <w:r w:rsidRPr="006F7769">
        <w:rPr>
          <w:rStyle w:val="a"/>
          <w:rFonts w:cs="ＭＳ 明朝"/>
          <w:sz w:val="20"/>
        </w:rPr>
        <w:t>州</w:t>
      </w:r>
      <w:r w:rsidRPr="006F7769">
        <w:rPr>
          <w:rStyle w:val="a"/>
          <w:rFonts w:cs="ＭＳ 明朝"/>
          <w:sz w:val="20"/>
        </w:rPr>
        <w:t>ブフォードの</w:t>
      </w:r>
      <w:r w:rsidRPr="006F7769">
        <w:rPr>
          <w:rStyle w:val="a"/>
          <w:rFonts w:cs="ＭＳ 明朝"/>
          <w:sz w:val="20"/>
        </w:rPr>
        <w:t>工場</w:t>
      </w:r>
      <w:r w:rsidRPr="006F7769">
        <w:rPr>
          <w:rStyle w:val="a"/>
          <w:rFonts w:cs="ＭＳ 明朝"/>
          <w:sz w:val="20"/>
        </w:rPr>
        <w:t>において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厳密</w:t>
      </w:r>
      <w:r w:rsidRPr="006F7769">
        <w:rPr>
          <w:rStyle w:val="a"/>
          <w:rFonts w:cs="ＭＳ 明朝"/>
          <w:sz w:val="20"/>
        </w:rPr>
        <w:t>な</w:t>
      </w:r>
      <w:r w:rsidRPr="006F7769">
        <w:rPr>
          <w:rStyle w:val="a"/>
          <w:rFonts w:cs="ＭＳ 明朝"/>
          <w:sz w:val="20"/>
        </w:rPr>
        <w:t>品質基準</w:t>
      </w:r>
      <w:r w:rsidRPr="006F7769">
        <w:rPr>
          <w:rStyle w:val="a"/>
          <w:rFonts w:cs="ＭＳ 明朝"/>
          <w:sz w:val="20"/>
        </w:rPr>
        <w:t>と</w:t>
      </w:r>
      <w:r w:rsidRPr="006F7769">
        <w:rPr>
          <w:rStyle w:val="a"/>
          <w:rFonts w:cs="ＭＳ 明朝"/>
          <w:sz w:val="20"/>
        </w:rPr>
        <w:t>清浄度</w:t>
      </w:r>
      <w:r w:rsidRPr="006F7769">
        <w:rPr>
          <w:rStyle w:val="a"/>
          <w:rFonts w:cs="ＭＳ 明朝"/>
          <w:sz w:val="20"/>
        </w:rPr>
        <w:t>の</w:t>
      </w:r>
      <w:r w:rsidRPr="006F7769">
        <w:rPr>
          <w:rStyle w:val="a"/>
          <w:rFonts w:cs="ＭＳ 明朝"/>
          <w:sz w:val="20"/>
        </w:rPr>
        <w:t>管理</w:t>
      </w:r>
      <w:r w:rsidRPr="006F7769">
        <w:rPr>
          <w:rStyle w:val="a"/>
          <w:rFonts w:cs="ＭＳ 明朝"/>
          <w:sz w:val="20"/>
        </w:rPr>
        <w:t>のもとに</w:t>
      </w:r>
      <w:r w:rsidRPr="006F7769">
        <w:rPr>
          <w:rStyle w:val="a"/>
          <w:rFonts w:cs="ＭＳ 明朝"/>
          <w:sz w:val="20"/>
        </w:rPr>
        <w:t>製造</w:t>
      </w:r>
      <w:r w:rsidRPr="006F7769">
        <w:rPr>
          <w:rStyle w:val="a"/>
          <w:rFonts w:cs="ＭＳ 明朝"/>
          <w:sz w:val="20"/>
        </w:rPr>
        <w:t>されています</w:t>
      </w:r>
      <w:r w:rsidRPr="006F7769">
        <w:rPr>
          <w:rStyle w:val="a"/>
          <w:rFonts w:cs="ＭＳ 明朝"/>
          <w:sz w:val="20"/>
        </w:rPr>
        <w:t>。</w:t>
      </w:r>
      <w:r w:rsidRPr="006F7769">
        <w:rPr>
          <w:rStyle w:val="a"/>
          <w:rFonts w:cs="ＭＳ 明朝"/>
          <w:sz w:val="20"/>
        </w:rPr>
        <w:t>KRAIBURG TPE</w:t>
      </w:r>
      <w:r w:rsidRPr="006F7769">
        <w:rPr>
          <w:rStyle w:val="a"/>
          <w:rFonts w:cs="ＭＳ 明朝"/>
          <w:sz w:val="20"/>
        </w:rPr>
        <w:t>の</w:t>
      </w:r>
      <w:r w:rsidRPr="006F7769">
        <w:rPr>
          <w:rStyle w:val="a"/>
          <w:rFonts w:cs="ＭＳ 明朝"/>
          <w:sz w:val="20"/>
        </w:rPr>
        <w:t>材料</w:t>
      </w:r>
      <w:r w:rsidRPr="006F7769">
        <w:rPr>
          <w:rStyle w:val="a"/>
          <w:rFonts w:cs="ＭＳ 明朝"/>
          <w:sz w:val="20"/>
        </w:rPr>
        <w:t>は</w:t>
      </w:r>
      <w:r w:rsidRPr="006F7769">
        <w:rPr>
          <w:rStyle w:val="a"/>
          <w:rFonts w:cs="ＭＳ 明朝"/>
          <w:sz w:val="20"/>
        </w:rPr>
        <w:t>REACH</w:t>
      </w:r>
      <w:r w:rsidRPr="006F7769">
        <w:rPr>
          <w:rStyle w:val="a"/>
          <w:rFonts w:cs="ＭＳ 明朝"/>
          <w:sz w:val="20"/>
        </w:rPr>
        <w:t>指令</w:t>
      </w:r>
      <w:r w:rsidRPr="006F7769">
        <w:rPr>
          <w:rStyle w:val="a"/>
          <w:rFonts w:cs="ＭＳ 明朝"/>
          <w:sz w:val="20"/>
        </w:rPr>
        <w:t>および</w:t>
      </w:r>
      <w:r w:rsidRPr="006F7769">
        <w:rPr>
          <w:rStyle w:val="a"/>
          <w:rFonts w:cs="ＭＳ 明朝"/>
          <w:sz w:val="20"/>
        </w:rPr>
        <w:t>RoHS</w:t>
      </w:r>
      <w:r w:rsidRPr="006F7769">
        <w:rPr>
          <w:rStyle w:val="a"/>
          <w:rFonts w:cs="ＭＳ 明朝"/>
          <w:sz w:val="20"/>
        </w:rPr>
        <w:t>指令</w:t>
      </w:r>
      <w:r w:rsidRPr="006F7769">
        <w:rPr>
          <w:rStyle w:val="a"/>
          <w:rFonts w:cs="ＭＳ 明朝"/>
          <w:sz w:val="20"/>
        </w:rPr>
        <w:t>に</w:t>
      </w:r>
      <w:r w:rsidRPr="006F7769">
        <w:rPr>
          <w:rStyle w:val="a"/>
          <w:rFonts w:cs="ＭＳ 明朝"/>
          <w:sz w:val="20"/>
        </w:rPr>
        <w:t>準拠</w:t>
      </w:r>
      <w:r w:rsidRPr="006F7769">
        <w:rPr>
          <w:rStyle w:val="a"/>
          <w:rFonts w:cs="ＭＳ 明朝"/>
          <w:sz w:val="20"/>
        </w:rPr>
        <w:t>しています</w:t>
      </w:r>
      <w:r w:rsidRPr="006F7769">
        <w:rPr>
          <w:rStyle w:val="a"/>
          <w:rFonts w:cs="ＭＳ 明朝"/>
          <w:sz w:val="20"/>
        </w:rPr>
        <w:t>。</w:t>
      </w:r>
      <w:r w:rsidRPr="006F7769">
        <w:rPr>
          <w:rStyle w:val="a"/>
          <w:rFonts w:cs="ＭＳ 明朝"/>
          <w:sz w:val="20"/>
        </w:rPr>
        <w:t>意図的</w:t>
      </w:r>
      <w:r w:rsidRPr="006F7769">
        <w:rPr>
          <w:rStyle w:val="a"/>
          <w:rFonts w:cs="ＭＳ 明朝"/>
          <w:sz w:val="20"/>
        </w:rPr>
        <w:t>なフタル</w:t>
      </w:r>
      <w:r w:rsidRPr="006F7769">
        <w:rPr>
          <w:rStyle w:val="a"/>
          <w:rFonts w:cs="ＭＳ 明朝"/>
          <w:sz w:val="20"/>
        </w:rPr>
        <w:t>酸塩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ハロゲン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ラテックスあるいは</w:t>
      </w:r>
      <w:r w:rsidRPr="006F7769">
        <w:rPr>
          <w:rStyle w:val="a"/>
          <w:rFonts w:cs="ＭＳ 明朝"/>
          <w:sz w:val="20"/>
        </w:rPr>
        <w:t>重金属</w:t>
      </w:r>
      <w:r w:rsidRPr="006F7769">
        <w:rPr>
          <w:rStyle w:val="a"/>
          <w:rFonts w:cs="ＭＳ 明朝"/>
          <w:sz w:val="20"/>
        </w:rPr>
        <w:t>の</w:t>
      </w:r>
      <w:r w:rsidRPr="006F7769">
        <w:rPr>
          <w:rStyle w:val="a"/>
          <w:rFonts w:cs="ＭＳ 明朝"/>
          <w:sz w:val="20"/>
        </w:rPr>
        <w:t>添加</w:t>
      </w:r>
      <w:r w:rsidRPr="006F7769">
        <w:rPr>
          <w:rStyle w:val="a"/>
          <w:rFonts w:cs="ＭＳ 明朝"/>
          <w:sz w:val="20"/>
        </w:rPr>
        <w:t>は</w:t>
      </w:r>
      <w:r w:rsidRPr="006F7769">
        <w:rPr>
          <w:rStyle w:val="a"/>
          <w:rFonts w:cs="ＭＳ 明朝"/>
          <w:sz w:val="20"/>
        </w:rPr>
        <w:t>行</w:t>
      </w:r>
      <w:r w:rsidRPr="006F7769">
        <w:rPr>
          <w:rStyle w:val="a"/>
          <w:rFonts w:cs="ＭＳ 明朝"/>
          <w:sz w:val="20"/>
        </w:rPr>
        <w:t>われていません</w:t>
      </w:r>
      <w:r w:rsidRPr="006F7769">
        <w:rPr>
          <w:rStyle w:val="a"/>
          <w:rFonts w:cs="ＭＳ 明朝"/>
          <w:sz w:val="20"/>
        </w:rPr>
        <w:t>。</w:t>
      </w:r>
      <w:r w:rsidRPr="006F7769">
        <w:rPr>
          <w:rStyle w:val="a"/>
          <w:rFonts w:cs="ＭＳ 明朝"/>
        </w:rPr>
        <w:t>また</w:t>
      </w:r>
      <w:r w:rsidRPr="006F7769">
        <w:rPr>
          <w:rStyle w:val="a"/>
          <w:rFonts w:cs="ＭＳ 明朝"/>
        </w:rPr>
        <w:t>、</w:t>
      </w:r>
      <w:r w:rsidRPr="006F7769">
        <w:rPr>
          <w:rStyle w:val="a"/>
          <w:rFonts w:cs="ＭＳ 明朝"/>
        </w:rPr>
        <w:t>熱可塑性</w:t>
      </w:r>
      <w:r w:rsidRPr="006F7769">
        <w:rPr>
          <w:rStyle w:val="a"/>
          <w:rFonts w:cs="ＭＳ 明朝"/>
        </w:rPr>
        <w:t>プラスチック</w:t>
      </w:r>
      <w:r w:rsidRPr="006F7769">
        <w:rPr>
          <w:rStyle w:val="a"/>
          <w:rFonts w:cs="ＭＳ 明朝"/>
        </w:rPr>
        <w:t>材料</w:t>
      </w:r>
      <w:r w:rsidRPr="006F7769">
        <w:rPr>
          <w:rStyle w:val="a"/>
          <w:rFonts w:cs="ＭＳ 明朝"/>
        </w:rPr>
        <w:t>として</w:t>
      </w:r>
      <w:r w:rsidRPr="006F7769">
        <w:rPr>
          <w:rStyle w:val="a"/>
          <w:rFonts w:cs="ＭＳ 明朝"/>
        </w:rPr>
        <w:t>、</w:t>
      </w:r>
      <w:r w:rsidRPr="006F7769">
        <w:rPr>
          <w:rStyle w:val="a"/>
          <w:rFonts w:cs="ＭＳ 明朝"/>
          <w:sz w:val="20"/>
        </w:rPr>
        <w:t>THERMOLAST</w:t>
      </w:r>
      <w:r w:rsidRPr="006F7769">
        <w:rPr>
          <w:rStyle w:val="a"/>
          <w:rFonts w:cs="ＭＳ 明朝"/>
        </w:rPr>
        <w:t>®</w:t>
      </w:r>
      <w:r w:rsidRPr="006F7769">
        <w:rPr>
          <w:rStyle w:val="a"/>
          <w:rFonts w:cs="ＭＳ 明朝"/>
          <w:sz w:val="20"/>
        </w:rPr>
        <w:t xml:space="preserve"> K</w:t>
      </w:r>
      <w:r w:rsidRPr="006F7769">
        <w:rPr>
          <w:rStyle w:val="a"/>
          <w:rFonts w:cs="ＭＳ 明朝"/>
        </w:rPr>
        <w:t>は</w:t>
      </w:r>
      <w:r>
        <w:rPr>
          <w:rStyle w:val="a"/>
          <w:rFonts w:cs="ＭＳ 明朝" w:hint="eastAsia"/>
        </w:rPr>
        <w:t>使用</w:t>
      </w:r>
      <w:r w:rsidRPr="006F7769">
        <w:rPr>
          <w:rStyle w:val="a"/>
          <w:rFonts w:cs="ＭＳ 明朝"/>
        </w:rPr>
        <w:t>後</w:t>
      </w:r>
      <w:r w:rsidRPr="006F7769">
        <w:rPr>
          <w:rStyle w:val="a"/>
          <w:rFonts w:cs="ＭＳ 明朝"/>
        </w:rPr>
        <w:t>のリサイクルが</w:t>
      </w:r>
      <w:r w:rsidRPr="006F7769">
        <w:rPr>
          <w:rStyle w:val="a"/>
          <w:rFonts w:cs="ＭＳ 明朝"/>
        </w:rPr>
        <w:t>可能</w:t>
      </w:r>
      <w:r w:rsidRPr="006F7769">
        <w:rPr>
          <w:rStyle w:val="a"/>
          <w:rFonts w:cs="ＭＳ 明朝"/>
        </w:rPr>
        <w:t>です</w:t>
      </w:r>
      <w:r w:rsidRPr="006F7769">
        <w:rPr>
          <w:rStyle w:val="a"/>
          <w:rFonts w:cs="ＭＳ 明朝"/>
        </w:rPr>
        <w:t>。</w:t>
      </w:r>
    </w:p>
    <w:p w:rsidR="002877B6" w:rsidRPr="006F7769" w:rsidRDefault="00F41D11" w:rsidP="00F41D11">
      <w:pPr>
        <w:keepLines/>
        <w:spacing w:after="0" w:line="360" w:lineRule="auto"/>
        <w:ind w:right="1701"/>
        <w:rPr>
          <w:sz w:val="20"/>
        </w:rPr>
      </w:pPr>
    </w:p>
    <w:p w:rsidR="00980DBB" w:rsidRPr="006F7769" w:rsidRDefault="00F41D11" w:rsidP="00F41D11">
      <w:pPr>
        <w:keepLines/>
        <w:spacing w:after="0" w:line="360" w:lineRule="auto"/>
        <w:ind w:right="1701"/>
        <w:rPr>
          <w:sz w:val="20"/>
        </w:rPr>
      </w:pPr>
      <w:r w:rsidRPr="006F7769">
        <w:rPr>
          <w:rStyle w:val="a"/>
          <w:rFonts w:cs="ＭＳ 明朝"/>
          <w:sz w:val="20"/>
        </w:rPr>
        <w:t>「</w:t>
      </w:r>
      <w:r w:rsidRPr="006F7769">
        <w:rPr>
          <w:rStyle w:val="a"/>
          <w:rFonts w:cs="ＭＳ 明朝"/>
          <w:sz w:val="20"/>
        </w:rPr>
        <w:t>この</w:t>
      </w:r>
      <w:r w:rsidRPr="006F7769">
        <w:rPr>
          <w:rStyle w:val="a"/>
          <w:rFonts w:cs="ＭＳ 明朝"/>
          <w:sz w:val="20"/>
        </w:rPr>
        <w:t>愛犬玩具</w:t>
      </w:r>
      <w:r w:rsidRPr="006F7769">
        <w:rPr>
          <w:rStyle w:val="a"/>
          <w:rFonts w:cs="ＭＳ 明朝"/>
          <w:sz w:val="20"/>
        </w:rPr>
        <w:t>のプロジェクトでは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私</w:t>
      </w:r>
      <w:r w:rsidRPr="006F7769">
        <w:rPr>
          <w:rStyle w:val="a"/>
          <w:rFonts w:cs="ＭＳ 明朝"/>
          <w:sz w:val="20"/>
        </w:rPr>
        <w:t>たちは</w:t>
      </w:r>
      <w:r w:rsidRPr="006F7769">
        <w:rPr>
          <w:rStyle w:val="a"/>
          <w:rFonts w:cs="ＭＳ 明朝"/>
          <w:sz w:val="20"/>
        </w:rPr>
        <w:t>材質選定</w:t>
      </w:r>
      <w:r w:rsidRPr="006F7769">
        <w:rPr>
          <w:rStyle w:val="a"/>
          <w:rFonts w:cs="ＭＳ 明朝"/>
          <w:sz w:val="20"/>
        </w:rPr>
        <w:t>から</w:t>
      </w:r>
      <w:r w:rsidRPr="006F7769">
        <w:rPr>
          <w:rStyle w:val="a"/>
          <w:rFonts w:cs="ＭＳ 明朝"/>
          <w:sz w:val="20"/>
        </w:rPr>
        <w:t>最終</w:t>
      </w:r>
      <w:r w:rsidRPr="006F7769">
        <w:rPr>
          <w:rStyle w:val="a"/>
          <w:rFonts w:cs="ＭＳ 明朝"/>
          <w:sz w:val="20"/>
        </w:rPr>
        <w:t>の</w:t>
      </w:r>
      <w:r w:rsidRPr="006F7769">
        <w:rPr>
          <w:rStyle w:val="a"/>
          <w:rFonts w:cs="ＭＳ 明朝"/>
          <w:sz w:val="20"/>
        </w:rPr>
        <w:t>量産試作</w:t>
      </w:r>
      <w:r w:rsidRPr="006F7769">
        <w:rPr>
          <w:rStyle w:val="a"/>
          <w:rFonts w:cs="ＭＳ 明朝"/>
          <w:sz w:val="20"/>
        </w:rPr>
        <w:t>のステージに</w:t>
      </w:r>
      <w:r w:rsidRPr="006F7769">
        <w:rPr>
          <w:rStyle w:val="a"/>
          <w:rFonts w:cs="ＭＳ 明朝"/>
          <w:sz w:val="20"/>
        </w:rPr>
        <w:t>至</w:t>
      </w:r>
      <w:r w:rsidRPr="006F7769">
        <w:rPr>
          <w:rStyle w:val="a"/>
          <w:rFonts w:cs="ＭＳ 明朝"/>
          <w:sz w:val="20"/>
        </w:rPr>
        <w:t>るまで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顧客</w:t>
      </w:r>
      <w:r w:rsidRPr="006F7769">
        <w:rPr>
          <w:rStyle w:val="a"/>
          <w:rFonts w:cs="ＭＳ 明朝"/>
          <w:sz w:val="20"/>
        </w:rPr>
        <w:t>を</w:t>
      </w:r>
      <w:r w:rsidRPr="006F7769">
        <w:rPr>
          <w:rStyle w:val="a"/>
          <w:rFonts w:cs="ＭＳ 明朝"/>
          <w:sz w:val="20"/>
        </w:rPr>
        <w:t>一貫</w:t>
      </w:r>
      <w:r w:rsidRPr="006F7769">
        <w:rPr>
          <w:rStyle w:val="a"/>
          <w:rFonts w:cs="ＭＳ 明朝"/>
          <w:sz w:val="20"/>
        </w:rPr>
        <w:t>してサポートしました</w:t>
      </w:r>
      <w:r w:rsidRPr="006F7769">
        <w:rPr>
          <w:rStyle w:val="a"/>
          <w:rFonts w:cs="ＭＳ 明朝"/>
          <w:sz w:val="20"/>
        </w:rPr>
        <w:t>。</w:t>
      </w:r>
      <w:r w:rsidRPr="006F7769">
        <w:rPr>
          <w:rStyle w:val="a"/>
          <w:rFonts w:cs="ＭＳ 明朝"/>
          <w:sz w:val="20"/>
        </w:rPr>
        <w:t>これは</w:t>
      </w:r>
      <w:r w:rsidRPr="006F7769">
        <w:rPr>
          <w:rStyle w:val="a"/>
          <w:rFonts w:cs="ＭＳ 明朝"/>
          <w:sz w:val="20"/>
        </w:rPr>
        <w:t>熱可塑性</w:t>
      </w:r>
      <w:r w:rsidRPr="006F7769">
        <w:rPr>
          <w:rStyle w:val="a"/>
          <w:rFonts w:cs="ＭＳ 明朝"/>
          <w:sz w:val="20"/>
        </w:rPr>
        <w:t>エラストマーのグローバル・リーダーとして</w:t>
      </w:r>
      <w:r w:rsidRPr="006F7769">
        <w:rPr>
          <w:rStyle w:val="a"/>
          <w:rFonts w:cs="ＭＳ 明朝"/>
          <w:sz w:val="20"/>
        </w:rPr>
        <w:t>、</w:t>
      </w:r>
      <w:r w:rsidRPr="006F7769">
        <w:rPr>
          <w:rStyle w:val="a"/>
          <w:rFonts w:cs="ＭＳ 明朝"/>
          <w:sz w:val="20"/>
        </w:rPr>
        <w:t>KRAIBURG TPE</w:t>
      </w:r>
      <w:r w:rsidRPr="006F7769">
        <w:rPr>
          <w:rStyle w:val="a"/>
          <w:rFonts w:cs="ＭＳ 明朝"/>
          <w:sz w:val="20"/>
        </w:rPr>
        <w:t>のグローバルな</w:t>
      </w:r>
      <w:r w:rsidRPr="006F7769">
        <w:rPr>
          <w:rStyle w:val="a"/>
          <w:rFonts w:cs="ＭＳ 明朝"/>
          <w:sz w:val="20"/>
        </w:rPr>
        <w:t>能力</w:t>
      </w:r>
      <w:r w:rsidRPr="006F7769">
        <w:rPr>
          <w:rStyle w:val="a"/>
          <w:rFonts w:cs="ＭＳ 明朝"/>
          <w:sz w:val="20"/>
        </w:rPr>
        <w:t>を</w:t>
      </w:r>
      <w:r w:rsidRPr="006F7769">
        <w:rPr>
          <w:rStyle w:val="a"/>
          <w:rFonts w:cs="ＭＳ 明朝"/>
          <w:sz w:val="20"/>
        </w:rPr>
        <w:t>現地</w:t>
      </w:r>
      <w:r w:rsidRPr="006F7769">
        <w:rPr>
          <w:rStyle w:val="a"/>
          <w:rFonts w:cs="ＭＳ 明朝"/>
          <w:sz w:val="20"/>
        </w:rPr>
        <w:t>での</w:t>
      </w:r>
      <w:r w:rsidRPr="006F7769">
        <w:rPr>
          <w:rStyle w:val="a"/>
          <w:rFonts w:cs="ＭＳ 明朝"/>
          <w:sz w:val="20"/>
        </w:rPr>
        <w:t>支援</w:t>
      </w:r>
      <w:r w:rsidRPr="006F7769">
        <w:rPr>
          <w:rStyle w:val="a"/>
          <w:rFonts w:cs="ＭＳ 明朝"/>
          <w:sz w:val="20"/>
        </w:rPr>
        <w:t>に</w:t>
      </w:r>
      <w:r w:rsidRPr="006F7769">
        <w:rPr>
          <w:rStyle w:val="a"/>
          <w:rFonts w:cs="ＭＳ 明朝"/>
          <w:sz w:val="20"/>
        </w:rPr>
        <w:t>活用</w:t>
      </w:r>
      <w:r w:rsidRPr="006F7769">
        <w:rPr>
          <w:rStyle w:val="a"/>
          <w:rFonts w:cs="ＭＳ 明朝"/>
          <w:sz w:val="20"/>
        </w:rPr>
        <w:t>することができた</w:t>
      </w:r>
      <w:r w:rsidRPr="006F7769">
        <w:rPr>
          <w:rStyle w:val="a"/>
          <w:rFonts w:cs="ＭＳ 明朝"/>
          <w:sz w:val="20"/>
        </w:rPr>
        <w:t>好例</w:t>
      </w:r>
      <w:r w:rsidRPr="006F7769">
        <w:rPr>
          <w:rStyle w:val="a"/>
          <w:rFonts w:cs="ＭＳ 明朝"/>
          <w:sz w:val="20"/>
        </w:rPr>
        <w:t>だと</w:t>
      </w:r>
      <w:r w:rsidRPr="006F7769">
        <w:rPr>
          <w:rStyle w:val="a"/>
          <w:rFonts w:cs="ＭＳ 明朝"/>
          <w:sz w:val="20"/>
        </w:rPr>
        <w:t>考</w:t>
      </w:r>
      <w:r w:rsidRPr="006F7769">
        <w:rPr>
          <w:rStyle w:val="a"/>
          <w:rFonts w:cs="ＭＳ 明朝"/>
          <w:sz w:val="20"/>
        </w:rPr>
        <w:t>えています</w:t>
      </w:r>
      <w:r w:rsidRPr="006F7769">
        <w:rPr>
          <w:rStyle w:val="a"/>
          <w:rFonts w:cs="ＭＳ 明朝"/>
          <w:sz w:val="20"/>
        </w:rPr>
        <w:t>。」</w:t>
      </w:r>
      <w:r w:rsidRPr="006F7769">
        <w:rPr>
          <w:rStyle w:val="a"/>
          <w:rFonts w:cs="ＭＳ 明朝"/>
          <w:sz w:val="20"/>
        </w:rPr>
        <w:t>ゲイスはそう</w:t>
      </w:r>
      <w:r w:rsidRPr="006F7769">
        <w:rPr>
          <w:rStyle w:val="a"/>
          <w:rFonts w:cs="ＭＳ 明朝"/>
          <w:sz w:val="20"/>
        </w:rPr>
        <w:t>付</w:t>
      </w:r>
      <w:r w:rsidRPr="006F7769">
        <w:rPr>
          <w:rStyle w:val="a"/>
          <w:rFonts w:cs="ＭＳ 明朝"/>
          <w:sz w:val="20"/>
        </w:rPr>
        <w:t>け</w:t>
      </w:r>
      <w:r w:rsidRPr="006F7769">
        <w:rPr>
          <w:rStyle w:val="a"/>
          <w:rFonts w:cs="ＭＳ 明朝"/>
          <w:sz w:val="20"/>
        </w:rPr>
        <w:t>加</w:t>
      </w:r>
      <w:r w:rsidRPr="006F7769">
        <w:rPr>
          <w:rStyle w:val="a"/>
          <w:rFonts w:cs="ＭＳ 明朝"/>
          <w:sz w:val="20"/>
        </w:rPr>
        <w:t>えます</w:t>
      </w:r>
      <w:r w:rsidRPr="006F7769">
        <w:rPr>
          <w:rStyle w:val="a"/>
          <w:rFonts w:cs="ＭＳ 明朝"/>
          <w:sz w:val="20"/>
        </w:rPr>
        <w:t>。</w:t>
      </w:r>
    </w:p>
    <w:p w:rsidR="00E17CAC" w:rsidRPr="006F7769" w:rsidRDefault="00F41D11" w:rsidP="00F23EF8">
      <w:pPr>
        <w:keepLines/>
        <w:tabs>
          <w:tab w:val="left" w:pos="1671"/>
        </w:tabs>
        <w:spacing w:after="0" w:line="360" w:lineRule="auto"/>
        <w:ind w:right="1701"/>
        <w:jc w:val="both"/>
        <w:rPr>
          <w:sz w:val="20"/>
          <w:szCs w:val="20"/>
        </w:rPr>
      </w:pPr>
      <w:r w:rsidRPr="006F7769">
        <w:rPr>
          <w:rStyle w:val="a"/>
          <w:rFonts w:cs="ＭＳ 明朝"/>
          <w:sz w:val="20"/>
        </w:rPr>
        <w:tab/>
      </w:r>
    </w:p>
    <w:p w:rsidR="00C8485E" w:rsidRPr="006F7769" w:rsidRDefault="006F7769" w:rsidP="00C8485E">
      <w:pPr>
        <w:keepNext/>
        <w:keepLines/>
        <w:spacing w:after="0" w:line="360" w:lineRule="auto"/>
        <w:ind w:right="1701"/>
        <w:jc w:val="both"/>
        <w:rPr>
          <w:color w:val="000000"/>
          <w:sz w:val="20"/>
        </w:rPr>
      </w:pPr>
      <w:r w:rsidRPr="006F7769">
        <w:rPr>
          <w:rFonts w:cs="ＭＳ 明朝"/>
          <w:noProof/>
          <w:lang w:val="en-US" w:bidi="ar-SA"/>
        </w:rPr>
        <w:lastRenderedPageBreak/>
        <w:drawing>
          <wp:inline distT="0" distB="0" distL="0" distR="0">
            <wp:extent cx="4210050" cy="2914650"/>
            <wp:effectExtent l="0" t="0" r="0" b="0"/>
            <wp:docPr id="1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3EF8" w:rsidRPr="006F7769" w:rsidRDefault="00F41D11" w:rsidP="00803476">
      <w:pPr>
        <w:keepLines/>
        <w:spacing w:after="0" w:line="360" w:lineRule="auto"/>
        <w:ind w:right="1701"/>
        <w:jc w:val="both"/>
        <w:rPr>
          <w:color w:val="000000"/>
          <w:sz w:val="20"/>
        </w:rPr>
      </w:pPr>
    </w:p>
    <w:p w:rsidR="00C8485E" w:rsidRPr="006F7769" w:rsidRDefault="00F41D11" w:rsidP="00F41D11">
      <w:pPr>
        <w:keepLines/>
        <w:spacing w:after="0" w:line="360" w:lineRule="auto"/>
        <w:ind w:right="1701"/>
        <w:rPr>
          <w:color w:val="000000"/>
          <w:sz w:val="20"/>
        </w:rPr>
      </w:pPr>
      <w:r w:rsidRPr="006F7769">
        <w:rPr>
          <w:rStyle w:val="a"/>
          <w:rFonts w:cs="ＭＳ 明朝"/>
        </w:rPr>
        <w:t>KRAIBURG TPE</w:t>
      </w:r>
      <w:r w:rsidRPr="006F7769">
        <w:rPr>
          <w:rStyle w:val="a"/>
          <w:rFonts w:cs="ＭＳ 明朝"/>
        </w:rPr>
        <w:t>からの</w:t>
      </w:r>
      <w:r w:rsidRPr="006F7769">
        <w:rPr>
          <w:rStyle w:val="a"/>
          <w:rFonts w:cs="ＭＳ 明朝"/>
          <w:color w:val="000000"/>
          <w:sz w:val="20"/>
        </w:rPr>
        <w:t>THERMOLAST</w:t>
      </w:r>
      <w:r w:rsidRPr="006F7769">
        <w:rPr>
          <w:rStyle w:val="a"/>
          <w:rFonts w:cs="ＭＳ 明朝"/>
          <w:color w:val="000000"/>
          <w:sz w:val="20"/>
          <w:vertAlign w:val="superscript"/>
        </w:rPr>
        <w:t>®</w:t>
      </w:r>
      <w:r w:rsidRPr="006F7769">
        <w:rPr>
          <w:rStyle w:val="a"/>
          <w:rFonts w:cs="ＭＳ 明朝"/>
          <w:color w:val="000000"/>
          <w:sz w:val="20"/>
        </w:rPr>
        <w:t xml:space="preserve"> K </w:t>
      </w:r>
      <w:r w:rsidRPr="006F7769">
        <w:rPr>
          <w:rStyle w:val="a"/>
          <w:rFonts w:cs="ＭＳ 明朝"/>
        </w:rPr>
        <w:t>は</w:t>
      </w:r>
      <w:r w:rsidRPr="006F7769">
        <w:rPr>
          <w:rStyle w:val="a"/>
          <w:rFonts w:cs="ＭＳ 明朝"/>
        </w:rPr>
        <w:t>、</w:t>
      </w:r>
      <w:r w:rsidRPr="006F7769">
        <w:rPr>
          <w:rStyle w:val="a"/>
          <w:rFonts w:cs="ＭＳ 明朝"/>
        </w:rPr>
        <w:t>優</w:t>
      </w:r>
      <w:r w:rsidRPr="006F7769">
        <w:rPr>
          <w:rStyle w:val="a"/>
          <w:rFonts w:cs="ＭＳ 明朝"/>
        </w:rPr>
        <w:t>れた</w:t>
      </w:r>
      <w:r w:rsidRPr="006F7769">
        <w:rPr>
          <w:rStyle w:val="a"/>
          <w:rFonts w:cs="ＭＳ 明朝"/>
        </w:rPr>
        <w:t>生産性</w:t>
      </w:r>
      <w:r w:rsidRPr="006F7769">
        <w:rPr>
          <w:rStyle w:val="a"/>
          <w:rFonts w:cs="ＭＳ 明朝"/>
        </w:rPr>
        <w:t>と</w:t>
      </w:r>
      <w:r w:rsidRPr="006F7769">
        <w:rPr>
          <w:rStyle w:val="a"/>
          <w:rFonts w:cs="ＭＳ 明朝"/>
        </w:rPr>
        <w:t>外観</w:t>
      </w:r>
      <w:r w:rsidRPr="006F7769">
        <w:rPr>
          <w:rStyle w:val="a"/>
          <w:rFonts w:cs="ＭＳ 明朝"/>
        </w:rPr>
        <w:t>を</w:t>
      </w:r>
      <w:r w:rsidRPr="006F7769">
        <w:rPr>
          <w:rStyle w:val="a"/>
          <w:rFonts w:cs="ＭＳ 明朝"/>
        </w:rPr>
        <w:t>備</w:t>
      </w:r>
      <w:r w:rsidRPr="006F7769">
        <w:rPr>
          <w:rStyle w:val="a"/>
          <w:rFonts w:cs="ＭＳ 明朝"/>
        </w:rPr>
        <w:t>えつつ</w:t>
      </w:r>
      <w:r w:rsidRPr="006F7769">
        <w:rPr>
          <w:rStyle w:val="a"/>
          <w:rFonts w:cs="ＭＳ 明朝"/>
        </w:rPr>
        <w:t>、</w:t>
      </w:r>
      <w:r w:rsidRPr="006F7769">
        <w:rPr>
          <w:rStyle w:val="a"/>
          <w:rFonts w:cs="ＭＳ 明朝"/>
        </w:rPr>
        <w:t>安全</w:t>
      </w:r>
      <w:r w:rsidRPr="006F7769">
        <w:rPr>
          <w:rStyle w:val="a"/>
          <w:rFonts w:cs="ＭＳ 明朝"/>
        </w:rPr>
        <w:t>で</w:t>
      </w:r>
      <w:r>
        <w:rPr>
          <w:rStyle w:val="a"/>
          <w:rFonts w:cs="ＭＳ 明朝" w:hint="eastAsia"/>
        </w:rPr>
        <w:t>サスティナブル</w:t>
      </w:r>
      <w:r w:rsidRPr="006F7769">
        <w:rPr>
          <w:rStyle w:val="a"/>
          <w:rFonts w:cs="ＭＳ 明朝"/>
        </w:rPr>
        <w:t>であり</w:t>
      </w:r>
      <w:r w:rsidRPr="006F7769">
        <w:rPr>
          <w:rStyle w:val="a"/>
          <w:rFonts w:cs="ＭＳ 明朝"/>
        </w:rPr>
        <w:t>、</w:t>
      </w:r>
      <w:r w:rsidRPr="006F7769">
        <w:rPr>
          <w:rStyle w:val="a"/>
          <w:rFonts w:cs="ＭＳ 明朝"/>
        </w:rPr>
        <w:t>またコスト</w:t>
      </w:r>
      <w:r w:rsidRPr="006F7769">
        <w:rPr>
          <w:rStyle w:val="a"/>
          <w:rFonts w:cs="ＭＳ 明朝"/>
        </w:rPr>
        <w:t>効率</w:t>
      </w:r>
      <w:r w:rsidRPr="006F7769">
        <w:rPr>
          <w:rStyle w:val="a"/>
          <w:rFonts w:cs="ＭＳ 明朝"/>
        </w:rPr>
        <w:t>の</w:t>
      </w:r>
      <w:r w:rsidRPr="006F7769">
        <w:rPr>
          <w:rStyle w:val="a"/>
          <w:rFonts w:cs="ＭＳ 明朝"/>
        </w:rPr>
        <w:t>良</w:t>
      </w:r>
      <w:r w:rsidRPr="006F7769">
        <w:rPr>
          <w:rStyle w:val="a"/>
          <w:rFonts w:cs="ＭＳ 明朝"/>
        </w:rPr>
        <w:t>い</w:t>
      </w:r>
      <w:r w:rsidRPr="006F7769">
        <w:rPr>
          <w:rStyle w:val="a"/>
          <w:rFonts w:cs="ＭＳ 明朝"/>
        </w:rPr>
        <w:t>材料</w:t>
      </w:r>
      <w:r w:rsidRPr="006F7769">
        <w:rPr>
          <w:rStyle w:val="a"/>
          <w:rFonts w:cs="ＭＳ 明朝"/>
        </w:rPr>
        <w:t>で</w:t>
      </w:r>
      <w:r w:rsidRPr="006F7769">
        <w:rPr>
          <w:rStyle w:val="a"/>
          <w:rFonts w:cs="ＭＳ 明朝"/>
        </w:rPr>
        <w:t>ペット</w:t>
      </w:r>
      <w:r w:rsidRPr="006F7769">
        <w:rPr>
          <w:rStyle w:val="a"/>
          <w:rFonts w:cs="ＭＳ 明朝"/>
        </w:rPr>
        <w:t>玩具</w:t>
      </w:r>
      <w:r w:rsidRPr="006F7769">
        <w:rPr>
          <w:rStyle w:val="a"/>
          <w:rFonts w:cs="ＭＳ 明朝"/>
        </w:rPr>
        <w:t>の</w:t>
      </w:r>
      <w:r w:rsidRPr="006F7769">
        <w:rPr>
          <w:rStyle w:val="a"/>
          <w:rFonts w:cs="ＭＳ 明朝"/>
        </w:rPr>
        <w:t>市場</w:t>
      </w:r>
      <w:r w:rsidRPr="006F7769">
        <w:rPr>
          <w:rStyle w:val="a"/>
          <w:rFonts w:cs="ＭＳ 明朝"/>
        </w:rPr>
        <w:t>の</w:t>
      </w:r>
      <w:r w:rsidRPr="006F7769">
        <w:rPr>
          <w:rStyle w:val="a"/>
          <w:rFonts w:cs="ＭＳ 明朝"/>
        </w:rPr>
        <w:t>要求</w:t>
      </w:r>
      <w:r w:rsidRPr="006F7769">
        <w:rPr>
          <w:rStyle w:val="a"/>
          <w:rFonts w:cs="ＭＳ 明朝"/>
        </w:rPr>
        <w:t>に</w:t>
      </w:r>
      <w:r w:rsidRPr="006F7769">
        <w:rPr>
          <w:rStyle w:val="a"/>
          <w:rFonts w:cs="ＭＳ 明朝"/>
        </w:rPr>
        <w:t>応</w:t>
      </w:r>
      <w:r w:rsidRPr="006F7769">
        <w:rPr>
          <w:rStyle w:val="a"/>
          <w:rFonts w:cs="ＭＳ 明朝"/>
        </w:rPr>
        <w:t>えています</w:t>
      </w:r>
      <w:r w:rsidRPr="006F7769">
        <w:rPr>
          <w:rStyle w:val="a"/>
          <w:rFonts w:cs="ＭＳ 明朝"/>
        </w:rPr>
        <w:t>。</w:t>
      </w:r>
      <w:r w:rsidRPr="006F7769">
        <w:rPr>
          <w:rStyle w:val="a"/>
          <w:rFonts w:cs="ＭＳ 明朝"/>
          <w:color w:val="000000"/>
          <w:sz w:val="20"/>
        </w:rPr>
        <w:t>（</w:t>
      </w:r>
      <w:r w:rsidRPr="006F7769">
        <w:rPr>
          <w:rStyle w:val="a"/>
          <w:rFonts w:cs="ＭＳ 明朝"/>
          <w:color w:val="000000"/>
          <w:sz w:val="20"/>
        </w:rPr>
        <w:t>写真</w:t>
      </w:r>
      <w:r w:rsidRPr="006F7769">
        <w:rPr>
          <w:rStyle w:val="a"/>
          <w:rFonts w:cs="ＭＳ 明朝"/>
          <w:color w:val="000000"/>
          <w:sz w:val="20"/>
        </w:rPr>
        <w:t>：</w:t>
      </w:r>
      <w:r w:rsidRPr="006F7769">
        <w:rPr>
          <w:rStyle w:val="a"/>
          <w:rFonts w:cs="ＭＳ 明朝"/>
          <w:color w:val="000000"/>
          <w:sz w:val="20"/>
        </w:rPr>
        <w:t xml:space="preserve">© </w:t>
      </w:r>
      <w:r w:rsidRPr="006F7769">
        <w:rPr>
          <w:rStyle w:val="a"/>
          <w:rFonts w:cs="ＭＳ 明朝"/>
          <w:color w:val="000000"/>
          <w:sz w:val="20"/>
        </w:rPr>
        <w:t xml:space="preserve">2019 </w:t>
      </w:r>
      <w:r w:rsidRPr="006F7769">
        <w:rPr>
          <w:rStyle w:val="a"/>
          <w:rFonts w:cs="ＭＳ 明朝"/>
          <w:color w:val="000000"/>
          <w:sz w:val="20"/>
        </w:rPr>
        <w:t>KRAIBURG TPE</w:t>
      </w:r>
      <w:r w:rsidRPr="006F7769">
        <w:rPr>
          <w:rStyle w:val="a"/>
          <w:rFonts w:cs="ＭＳ 明朝"/>
          <w:color w:val="000000"/>
          <w:sz w:val="20"/>
        </w:rPr>
        <w:t>）</w:t>
      </w:r>
    </w:p>
    <w:p w:rsidR="00C8485E" w:rsidRPr="006F7769" w:rsidRDefault="00F41D11" w:rsidP="00B71FAC">
      <w:pPr>
        <w:keepLines/>
        <w:spacing w:after="0" w:line="360" w:lineRule="auto"/>
        <w:ind w:right="1701"/>
        <w:jc w:val="both"/>
        <w:rPr>
          <w:b/>
          <w:color w:val="000000"/>
          <w:sz w:val="21"/>
          <w:szCs w:val="21"/>
        </w:rPr>
      </w:pPr>
    </w:p>
    <w:p w:rsidR="00C8485E" w:rsidRPr="006F7769" w:rsidRDefault="00F41D11">
      <w:pPr>
        <w:rPr>
          <w:b/>
          <w:color w:val="000000"/>
          <w:sz w:val="21"/>
          <w:szCs w:val="21"/>
        </w:rPr>
      </w:pPr>
      <w:r w:rsidRPr="006F7769">
        <w:br w:type="page"/>
      </w:r>
    </w:p>
    <w:p w:rsidR="00FA13B7" w:rsidRPr="006F7769" w:rsidRDefault="00F41D11" w:rsidP="00B71FAC">
      <w:pPr>
        <w:keepLines/>
        <w:spacing w:after="0" w:line="360" w:lineRule="auto"/>
        <w:ind w:right="1701"/>
        <w:jc w:val="both"/>
        <w:rPr>
          <w:b/>
          <w:color w:val="000000"/>
          <w:sz w:val="21"/>
          <w:szCs w:val="21"/>
        </w:rPr>
      </w:pPr>
      <w:r w:rsidRPr="006F7769">
        <w:rPr>
          <w:rStyle w:val="a"/>
          <w:rFonts w:cs="ＭＳ 明朝"/>
          <w:b/>
          <w:color w:val="000000"/>
          <w:sz w:val="21"/>
        </w:rPr>
        <w:lastRenderedPageBreak/>
        <w:t>KRAIBU</w:t>
      </w:r>
      <w:r w:rsidRPr="006F7769">
        <w:rPr>
          <w:rStyle w:val="a"/>
          <w:rFonts w:cs="ＭＳ 明朝"/>
          <w:b/>
          <w:color w:val="000000"/>
          <w:sz w:val="21"/>
        </w:rPr>
        <w:t xml:space="preserve">RG TPE </w:t>
      </w:r>
      <w:r w:rsidRPr="006F7769">
        <w:rPr>
          <w:rStyle w:val="a"/>
          <w:rFonts w:cs="ＭＳ 明朝"/>
          <w:b/>
          <w:color w:val="000000"/>
          <w:sz w:val="21"/>
        </w:rPr>
        <w:t>について</w:t>
      </w:r>
    </w:p>
    <w:p w:rsidR="00B71FAC" w:rsidRPr="006F7769" w:rsidRDefault="00F41D11" w:rsidP="00C8485E">
      <w:pPr>
        <w:spacing w:after="0" w:line="360" w:lineRule="auto"/>
        <w:ind w:right="1701"/>
        <w:jc w:val="both"/>
        <w:rPr>
          <w:color w:val="000000"/>
          <w:sz w:val="20"/>
        </w:rPr>
      </w:pPr>
      <w:r w:rsidRPr="006F7769">
        <w:rPr>
          <w:rStyle w:val="a"/>
          <w:rFonts w:cs="ＭＳ 明朝"/>
          <w:color w:val="000000"/>
          <w:sz w:val="20"/>
        </w:rPr>
        <w:t xml:space="preserve">KRAIBURG TPE </w:t>
      </w:r>
      <w:r w:rsidRPr="006F7769">
        <w:rPr>
          <w:rStyle w:val="a"/>
          <w:rFonts w:cs="ＭＳ 明朝"/>
          <w:color w:val="000000"/>
          <w:sz w:val="20"/>
        </w:rPr>
        <w:t>(</w:t>
      </w:r>
      <w:hyperlink r:id="rId9" w:history="1">
        <w:r w:rsidRPr="006F7769">
          <w:rPr>
            <w:rStyle w:val="af5"/>
            <w:rFonts w:cs="ＭＳ 明朝"/>
            <w:sz w:val="20"/>
          </w:rPr>
          <w:t>www.kraiburg-tpe.com</w:t>
        </w:r>
      </w:hyperlink>
      <w:r w:rsidRPr="006F7769">
        <w:rPr>
          <w:rStyle w:val="a"/>
          <w:rFonts w:cs="ＭＳ 明朝"/>
          <w:color w:val="000000"/>
          <w:sz w:val="20"/>
        </w:rPr>
        <w:t xml:space="preserve">) </w:t>
      </w:r>
      <w:r w:rsidRPr="006F7769">
        <w:rPr>
          <w:rStyle w:val="a"/>
          <w:rFonts w:cs="ＭＳ 明朝"/>
          <w:color w:val="000000"/>
          <w:sz w:val="20"/>
        </w:rPr>
        <w:t>は</w:t>
      </w:r>
      <w:r w:rsidRPr="006F7769">
        <w:rPr>
          <w:rStyle w:val="a"/>
          <w:rFonts w:cs="ＭＳ 明朝"/>
          <w:color w:val="000000"/>
          <w:sz w:val="20"/>
        </w:rPr>
        <w:t>、</w:t>
      </w:r>
      <w:r w:rsidRPr="006F7769">
        <w:rPr>
          <w:rStyle w:val="a"/>
          <w:rFonts w:cs="ＭＳ 明朝"/>
          <w:color w:val="000000"/>
          <w:sz w:val="20"/>
        </w:rPr>
        <w:t>熱可塑性</w:t>
      </w:r>
      <w:r w:rsidRPr="006F7769">
        <w:rPr>
          <w:rStyle w:val="a"/>
          <w:rFonts w:cs="ＭＳ 明朝"/>
          <w:color w:val="000000"/>
          <w:sz w:val="20"/>
        </w:rPr>
        <w:t>エラストマーの</w:t>
      </w:r>
      <w:r w:rsidRPr="006F7769">
        <w:rPr>
          <w:rStyle w:val="a"/>
          <w:rFonts w:cs="ＭＳ 明朝"/>
          <w:color w:val="000000"/>
          <w:sz w:val="20"/>
        </w:rPr>
        <w:t>世界的</w:t>
      </w:r>
      <w:r w:rsidRPr="006F7769">
        <w:rPr>
          <w:rStyle w:val="a"/>
          <w:rFonts w:cs="ＭＳ 明朝"/>
          <w:color w:val="000000"/>
          <w:sz w:val="20"/>
        </w:rPr>
        <w:t>なメーカーです</w:t>
      </w:r>
      <w:r w:rsidRPr="006F7769">
        <w:rPr>
          <w:rStyle w:val="a"/>
          <w:rFonts w:cs="ＭＳ 明朝"/>
          <w:color w:val="000000"/>
          <w:sz w:val="20"/>
        </w:rPr>
        <w:t>。</w:t>
      </w:r>
      <w:r w:rsidRPr="006F7769">
        <w:rPr>
          <w:rStyle w:val="a"/>
          <w:rFonts w:cs="ＭＳ 明朝"/>
          <w:color w:val="000000"/>
          <w:sz w:val="20"/>
        </w:rPr>
        <w:t>1947</w:t>
      </w:r>
      <w:r w:rsidRPr="006F7769">
        <w:rPr>
          <w:rStyle w:val="a"/>
          <w:rFonts w:cs="ＭＳ 明朝"/>
          <w:color w:val="000000"/>
          <w:sz w:val="20"/>
        </w:rPr>
        <w:t>年創立</w:t>
      </w:r>
      <w:r w:rsidRPr="006F7769">
        <w:rPr>
          <w:rStyle w:val="a"/>
          <w:rFonts w:cs="ＭＳ 明朝"/>
          <w:color w:val="000000"/>
          <w:sz w:val="20"/>
        </w:rPr>
        <w:t>の</w:t>
      </w:r>
      <w:r w:rsidRPr="006F7769">
        <w:rPr>
          <w:rStyle w:val="a"/>
          <w:rFonts w:cs="ＭＳ 明朝"/>
          <w:color w:val="000000"/>
          <w:sz w:val="20"/>
        </w:rPr>
        <w:t>歴史</w:t>
      </w:r>
      <w:r w:rsidRPr="006F7769">
        <w:rPr>
          <w:rStyle w:val="a"/>
          <w:rFonts w:cs="ＭＳ 明朝"/>
          <w:color w:val="000000"/>
          <w:sz w:val="20"/>
        </w:rPr>
        <w:t>ある</w:t>
      </w:r>
      <w:r w:rsidRPr="006F7769">
        <w:rPr>
          <w:rStyle w:val="a"/>
          <w:rFonts w:cs="ＭＳ 明朝"/>
          <w:color w:val="000000"/>
          <w:sz w:val="20"/>
        </w:rPr>
        <w:t>KRAIBURG</w:t>
      </w:r>
      <w:r w:rsidRPr="006F7769">
        <w:rPr>
          <w:rStyle w:val="a"/>
          <w:rFonts w:cs="ＭＳ 明朝"/>
          <w:color w:val="000000"/>
          <w:sz w:val="20"/>
        </w:rPr>
        <w:t>グループの</w:t>
      </w:r>
      <w:r w:rsidRPr="006F7769">
        <w:rPr>
          <w:rStyle w:val="a"/>
          <w:rFonts w:cs="ＭＳ 明朝"/>
          <w:color w:val="000000"/>
          <w:sz w:val="20"/>
        </w:rPr>
        <w:t>一員</w:t>
      </w:r>
      <w:r w:rsidRPr="006F7769">
        <w:rPr>
          <w:rStyle w:val="a"/>
          <w:rFonts w:cs="ＭＳ 明朝"/>
          <w:color w:val="000000"/>
          <w:sz w:val="20"/>
        </w:rPr>
        <w:t>として</w:t>
      </w:r>
      <w:r w:rsidRPr="006F7769">
        <w:rPr>
          <w:rStyle w:val="a"/>
          <w:rFonts w:cs="ＭＳ 明朝"/>
          <w:color w:val="000000"/>
          <w:sz w:val="20"/>
        </w:rPr>
        <w:t>2001</w:t>
      </w:r>
      <w:r w:rsidRPr="006F7769">
        <w:rPr>
          <w:rStyle w:val="a"/>
          <w:rFonts w:cs="ＭＳ 明朝"/>
          <w:color w:val="000000"/>
          <w:sz w:val="20"/>
        </w:rPr>
        <w:t>年</w:t>
      </w:r>
      <w:r w:rsidRPr="006F7769">
        <w:rPr>
          <w:rStyle w:val="a"/>
          <w:rFonts w:cs="ＭＳ 明朝"/>
          <w:color w:val="000000"/>
          <w:sz w:val="20"/>
        </w:rPr>
        <w:t>に</w:t>
      </w:r>
      <w:r w:rsidRPr="006F7769">
        <w:rPr>
          <w:rStyle w:val="a"/>
          <w:rFonts w:cs="ＭＳ 明朝"/>
          <w:color w:val="000000"/>
          <w:sz w:val="20"/>
        </w:rPr>
        <w:t>設立</w:t>
      </w:r>
      <w:r w:rsidRPr="006F7769">
        <w:rPr>
          <w:rStyle w:val="a"/>
          <w:rFonts w:cs="ＭＳ 明朝"/>
          <w:color w:val="000000"/>
          <w:sz w:val="20"/>
        </w:rPr>
        <w:t>されて</w:t>
      </w:r>
      <w:r w:rsidRPr="006F7769">
        <w:rPr>
          <w:rStyle w:val="a"/>
          <w:rFonts w:cs="ＭＳ 明朝"/>
          <w:color w:val="000000"/>
          <w:sz w:val="20"/>
        </w:rPr>
        <w:t>以来</w:t>
      </w:r>
      <w:r w:rsidRPr="006F7769">
        <w:rPr>
          <w:rStyle w:val="a"/>
          <w:rFonts w:cs="ＭＳ 明朝"/>
          <w:color w:val="000000"/>
          <w:sz w:val="20"/>
        </w:rPr>
        <w:t>、</w:t>
      </w:r>
      <w:r w:rsidRPr="006F7769">
        <w:rPr>
          <w:rStyle w:val="a"/>
          <w:rFonts w:cs="ＭＳ 明朝"/>
          <w:color w:val="000000"/>
          <w:sz w:val="20"/>
        </w:rPr>
        <w:t>KRAIBURG TPE</w:t>
      </w:r>
      <w:r w:rsidRPr="006F7769">
        <w:rPr>
          <w:rStyle w:val="a"/>
          <w:rFonts w:cs="ＭＳ 明朝"/>
          <w:color w:val="000000"/>
          <w:sz w:val="20"/>
        </w:rPr>
        <w:t>は</w:t>
      </w:r>
      <w:r w:rsidRPr="006F7769">
        <w:rPr>
          <w:rStyle w:val="a"/>
          <w:rFonts w:cs="ＭＳ 明朝"/>
          <w:color w:val="000000"/>
          <w:sz w:val="20"/>
        </w:rPr>
        <w:t>熱可塑性</w:t>
      </w:r>
      <w:r w:rsidRPr="006F7769">
        <w:rPr>
          <w:rStyle w:val="a"/>
          <w:rFonts w:cs="ＭＳ 明朝"/>
          <w:color w:val="000000"/>
          <w:sz w:val="20"/>
        </w:rPr>
        <w:t>エラストマーにおける</w:t>
      </w:r>
      <w:r w:rsidRPr="006F7769">
        <w:rPr>
          <w:rStyle w:val="a"/>
          <w:rFonts w:cs="ＭＳ 明朝"/>
          <w:color w:val="000000"/>
          <w:sz w:val="20"/>
        </w:rPr>
        <w:t>新</w:t>
      </w:r>
      <w:r w:rsidRPr="006F7769">
        <w:rPr>
          <w:rStyle w:val="a"/>
          <w:rFonts w:cs="ＭＳ 明朝"/>
          <w:color w:val="000000"/>
          <w:sz w:val="20"/>
        </w:rPr>
        <w:t>たな</w:t>
      </w:r>
      <w:r w:rsidRPr="006F7769">
        <w:rPr>
          <w:rStyle w:val="a"/>
          <w:rFonts w:cs="ＭＳ 明朝"/>
          <w:color w:val="000000"/>
          <w:sz w:val="20"/>
        </w:rPr>
        <w:t>領域</w:t>
      </w:r>
      <w:r w:rsidRPr="006F7769">
        <w:rPr>
          <w:rStyle w:val="a"/>
          <w:rFonts w:cs="ＭＳ 明朝"/>
          <w:color w:val="000000"/>
          <w:sz w:val="20"/>
        </w:rPr>
        <w:t>を</w:t>
      </w:r>
      <w:r w:rsidRPr="006F7769">
        <w:rPr>
          <w:rStyle w:val="a"/>
          <w:rFonts w:cs="ＭＳ 明朝"/>
          <w:color w:val="000000"/>
          <w:sz w:val="20"/>
        </w:rPr>
        <w:t>開拓</w:t>
      </w:r>
      <w:r w:rsidRPr="006F7769">
        <w:rPr>
          <w:rStyle w:val="a"/>
          <w:rFonts w:cs="ＭＳ 明朝"/>
          <w:color w:val="000000"/>
          <w:sz w:val="20"/>
        </w:rPr>
        <w:t>し</w:t>
      </w:r>
      <w:r w:rsidRPr="006F7769">
        <w:rPr>
          <w:rStyle w:val="a"/>
          <w:rFonts w:cs="ＭＳ 明朝"/>
          <w:color w:val="000000"/>
          <w:sz w:val="20"/>
        </w:rPr>
        <w:t>、</w:t>
      </w:r>
      <w:r w:rsidRPr="006F7769">
        <w:rPr>
          <w:rStyle w:val="a"/>
          <w:rFonts w:cs="ＭＳ 明朝"/>
          <w:color w:val="000000"/>
          <w:sz w:val="20"/>
        </w:rPr>
        <w:t>今日</w:t>
      </w:r>
      <w:r w:rsidRPr="006F7769">
        <w:rPr>
          <w:rStyle w:val="a"/>
          <w:rFonts w:cs="ＭＳ 明朝"/>
          <w:color w:val="000000"/>
          <w:sz w:val="20"/>
        </w:rPr>
        <w:t>ではこの</w:t>
      </w:r>
      <w:r w:rsidRPr="006F7769">
        <w:rPr>
          <w:rStyle w:val="a"/>
          <w:rFonts w:cs="ＭＳ 明朝"/>
          <w:color w:val="000000"/>
          <w:sz w:val="20"/>
        </w:rPr>
        <w:t>業界</w:t>
      </w:r>
      <w:r w:rsidRPr="006F7769">
        <w:rPr>
          <w:rStyle w:val="a"/>
          <w:rFonts w:cs="ＭＳ 明朝"/>
          <w:color w:val="000000"/>
          <w:sz w:val="20"/>
        </w:rPr>
        <w:t>のリーダー</w:t>
      </w:r>
      <w:r w:rsidRPr="006F7769">
        <w:rPr>
          <w:rStyle w:val="a"/>
          <w:rFonts w:cs="ＭＳ 明朝"/>
          <w:color w:val="000000"/>
          <w:sz w:val="20"/>
        </w:rPr>
        <w:t>企業</w:t>
      </w:r>
      <w:r w:rsidRPr="006F7769">
        <w:rPr>
          <w:rStyle w:val="a"/>
          <w:rFonts w:cs="ＭＳ 明朝"/>
          <w:color w:val="000000"/>
          <w:sz w:val="20"/>
        </w:rPr>
        <w:t>に</w:t>
      </w:r>
      <w:r w:rsidRPr="006F7769">
        <w:rPr>
          <w:rStyle w:val="a"/>
          <w:rFonts w:cs="ＭＳ 明朝"/>
          <w:color w:val="000000"/>
          <w:sz w:val="20"/>
        </w:rPr>
        <w:t>成長</w:t>
      </w:r>
      <w:r w:rsidRPr="006F7769">
        <w:rPr>
          <w:rStyle w:val="a"/>
          <w:rFonts w:cs="ＭＳ 明朝"/>
          <w:color w:val="000000"/>
          <w:sz w:val="20"/>
        </w:rPr>
        <w:t>しています</w:t>
      </w:r>
      <w:r w:rsidRPr="006F7769">
        <w:rPr>
          <w:rStyle w:val="a"/>
          <w:rFonts w:cs="ＭＳ 明朝"/>
          <w:color w:val="000000"/>
          <w:sz w:val="20"/>
        </w:rPr>
        <w:t>。</w:t>
      </w:r>
      <w:r w:rsidRPr="006F7769">
        <w:rPr>
          <w:rStyle w:val="a"/>
          <w:rFonts w:cs="ＭＳ 明朝"/>
          <w:color w:val="000000"/>
          <w:sz w:val="20"/>
        </w:rPr>
        <w:t>ドイツ</w:t>
      </w:r>
      <w:r w:rsidRPr="006F7769">
        <w:rPr>
          <w:rStyle w:val="a"/>
          <w:rFonts w:cs="ＭＳ 明朝"/>
          <w:color w:val="000000"/>
          <w:sz w:val="20"/>
        </w:rPr>
        <w:t>、</w:t>
      </w:r>
      <w:r w:rsidRPr="006F7769">
        <w:rPr>
          <w:rStyle w:val="a"/>
          <w:rFonts w:cs="ＭＳ 明朝"/>
          <w:color w:val="000000"/>
          <w:sz w:val="20"/>
        </w:rPr>
        <w:t>アメリカおよびマレーシアの</w:t>
      </w:r>
      <w:r w:rsidRPr="006F7769">
        <w:rPr>
          <w:rStyle w:val="a"/>
          <w:rFonts w:cs="ＭＳ 明朝"/>
          <w:color w:val="000000"/>
          <w:sz w:val="20"/>
        </w:rPr>
        <w:t>工場</w:t>
      </w:r>
      <w:r w:rsidRPr="006F7769">
        <w:rPr>
          <w:rStyle w:val="a"/>
          <w:rFonts w:cs="ＭＳ 明朝"/>
          <w:color w:val="000000"/>
          <w:sz w:val="20"/>
        </w:rPr>
        <w:t>を</w:t>
      </w:r>
      <w:r w:rsidRPr="006F7769">
        <w:rPr>
          <w:rStyle w:val="a"/>
          <w:rFonts w:cs="ＭＳ 明朝"/>
          <w:color w:val="000000"/>
          <w:sz w:val="20"/>
        </w:rPr>
        <w:t>通</w:t>
      </w:r>
      <w:r w:rsidRPr="006F7769">
        <w:rPr>
          <w:rStyle w:val="a"/>
          <w:rFonts w:cs="ＭＳ 明朝"/>
          <w:color w:val="000000"/>
          <w:sz w:val="20"/>
        </w:rPr>
        <w:t>じ</w:t>
      </w:r>
      <w:r w:rsidRPr="006F7769">
        <w:rPr>
          <w:rStyle w:val="a"/>
          <w:rFonts w:cs="ＭＳ 明朝"/>
          <w:color w:val="000000"/>
          <w:sz w:val="20"/>
        </w:rPr>
        <w:t>、</w:t>
      </w:r>
      <w:r w:rsidRPr="006F7769">
        <w:rPr>
          <w:rStyle w:val="a"/>
          <w:rFonts w:cs="ＭＳ 明朝"/>
          <w:color w:val="000000"/>
          <w:sz w:val="20"/>
        </w:rPr>
        <w:t>KRAIBURG TPE</w:t>
      </w:r>
      <w:r w:rsidRPr="006F7769">
        <w:rPr>
          <w:rStyle w:val="a"/>
          <w:rFonts w:cs="ＭＳ 明朝"/>
          <w:color w:val="000000"/>
          <w:sz w:val="20"/>
        </w:rPr>
        <w:t>は</w:t>
      </w:r>
      <w:r w:rsidRPr="006F7769">
        <w:rPr>
          <w:rStyle w:val="a"/>
          <w:rFonts w:cs="ＭＳ 明朝"/>
          <w:color w:val="000000"/>
          <w:sz w:val="20"/>
        </w:rPr>
        <w:t>自動車</w:t>
      </w:r>
      <w:r w:rsidRPr="006F7769">
        <w:rPr>
          <w:rStyle w:val="a"/>
          <w:rFonts w:cs="ＭＳ 明朝"/>
          <w:color w:val="000000"/>
          <w:sz w:val="20"/>
        </w:rPr>
        <w:t>、</w:t>
      </w:r>
      <w:r w:rsidRPr="006F7769">
        <w:rPr>
          <w:rStyle w:val="a"/>
          <w:rFonts w:cs="ＭＳ 明朝"/>
          <w:color w:val="000000"/>
          <w:sz w:val="20"/>
        </w:rPr>
        <w:t>産業機器</w:t>
      </w:r>
      <w:r w:rsidRPr="006F7769">
        <w:rPr>
          <w:rStyle w:val="a"/>
          <w:rFonts w:cs="ＭＳ 明朝"/>
          <w:color w:val="000000"/>
          <w:sz w:val="20"/>
        </w:rPr>
        <w:t>、</w:t>
      </w:r>
      <w:r w:rsidRPr="006F7769">
        <w:rPr>
          <w:rStyle w:val="a"/>
          <w:rFonts w:cs="ＭＳ 明朝"/>
          <w:color w:val="000000"/>
          <w:sz w:val="20"/>
        </w:rPr>
        <w:t>消費者向</w:t>
      </w:r>
      <w:r w:rsidRPr="006F7769">
        <w:rPr>
          <w:rStyle w:val="a"/>
          <w:rFonts w:cs="ＭＳ 明朝"/>
          <w:color w:val="000000"/>
          <w:sz w:val="20"/>
        </w:rPr>
        <w:t>け</w:t>
      </w:r>
      <w:r w:rsidRPr="006F7769">
        <w:rPr>
          <w:rStyle w:val="a"/>
          <w:rFonts w:cs="ＭＳ 明朝"/>
          <w:color w:val="000000"/>
          <w:sz w:val="20"/>
        </w:rPr>
        <w:t>製品</w:t>
      </w:r>
      <w:r w:rsidRPr="006F7769">
        <w:rPr>
          <w:rStyle w:val="a"/>
          <w:rFonts w:cs="ＭＳ 明朝"/>
          <w:color w:val="000000"/>
          <w:sz w:val="20"/>
        </w:rPr>
        <w:t>、</w:t>
      </w:r>
      <w:r w:rsidRPr="006F7769">
        <w:rPr>
          <w:rStyle w:val="a"/>
          <w:rFonts w:cs="ＭＳ 明朝"/>
          <w:color w:val="000000"/>
          <w:sz w:val="20"/>
        </w:rPr>
        <w:t>そして</w:t>
      </w:r>
      <w:r w:rsidRPr="006F7769">
        <w:rPr>
          <w:rStyle w:val="a"/>
          <w:rFonts w:cs="ＭＳ 明朝"/>
          <w:color w:val="000000"/>
          <w:sz w:val="20"/>
        </w:rPr>
        <w:t>厳格</w:t>
      </w:r>
      <w:r w:rsidRPr="006F7769">
        <w:rPr>
          <w:rStyle w:val="a"/>
          <w:rFonts w:cs="ＭＳ 明朝"/>
          <w:color w:val="000000"/>
          <w:sz w:val="20"/>
        </w:rPr>
        <w:t>な</w:t>
      </w:r>
      <w:r w:rsidRPr="006F7769">
        <w:rPr>
          <w:rStyle w:val="a"/>
          <w:rFonts w:cs="ＭＳ 明朝"/>
          <w:color w:val="000000"/>
          <w:sz w:val="20"/>
        </w:rPr>
        <w:t>規制</w:t>
      </w:r>
      <w:r w:rsidRPr="006F7769">
        <w:rPr>
          <w:rStyle w:val="a"/>
          <w:rFonts w:cs="ＭＳ 明朝"/>
          <w:color w:val="000000"/>
          <w:sz w:val="20"/>
        </w:rPr>
        <w:t>のある</w:t>
      </w:r>
      <w:r w:rsidRPr="006F7769">
        <w:rPr>
          <w:rStyle w:val="a"/>
          <w:rFonts w:cs="ＭＳ 明朝"/>
          <w:color w:val="000000"/>
          <w:sz w:val="20"/>
        </w:rPr>
        <w:t>医療分野</w:t>
      </w:r>
      <w:r w:rsidRPr="006F7769">
        <w:rPr>
          <w:rStyle w:val="a"/>
          <w:rFonts w:cs="ＭＳ 明朝"/>
          <w:color w:val="000000"/>
          <w:sz w:val="20"/>
        </w:rPr>
        <w:t>の</w:t>
      </w:r>
      <w:r w:rsidRPr="006F7769">
        <w:rPr>
          <w:rStyle w:val="a"/>
          <w:rFonts w:cs="ＭＳ 明朝"/>
          <w:color w:val="000000"/>
          <w:sz w:val="20"/>
        </w:rPr>
        <w:t>各用途</w:t>
      </w:r>
      <w:r w:rsidRPr="006F7769">
        <w:rPr>
          <w:rStyle w:val="a"/>
          <w:rFonts w:cs="ＭＳ 明朝"/>
          <w:color w:val="000000"/>
          <w:sz w:val="20"/>
        </w:rPr>
        <w:t>に</w:t>
      </w:r>
      <w:r w:rsidRPr="006F7769">
        <w:rPr>
          <w:rStyle w:val="a"/>
          <w:rFonts w:cs="ＭＳ 明朝"/>
          <w:color w:val="000000"/>
          <w:sz w:val="20"/>
        </w:rPr>
        <w:t>向</w:t>
      </w:r>
      <w:r w:rsidRPr="006F7769">
        <w:rPr>
          <w:rStyle w:val="a"/>
          <w:rFonts w:cs="ＭＳ 明朝"/>
          <w:color w:val="000000"/>
          <w:sz w:val="20"/>
        </w:rPr>
        <w:t>けて</w:t>
      </w:r>
      <w:r w:rsidRPr="006F7769">
        <w:rPr>
          <w:rStyle w:val="a"/>
          <w:rFonts w:cs="ＭＳ 明朝"/>
          <w:color w:val="000000"/>
          <w:sz w:val="20"/>
        </w:rPr>
        <w:t>、</w:t>
      </w:r>
      <w:r w:rsidRPr="006F7769">
        <w:rPr>
          <w:rStyle w:val="a"/>
          <w:rFonts w:cs="ＭＳ 明朝"/>
          <w:color w:val="000000"/>
          <w:sz w:val="20"/>
        </w:rPr>
        <w:t>幅広</w:t>
      </w:r>
      <w:r w:rsidRPr="006F7769">
        <w:rPr>
          <w:rStyle w:val="a"/>
          <w:rFonts w:cs="ＭＳ 明朝"/>
          <w:color w:val="000000"/>
          <w:sz w:val="20"/>
        </w:rPr>
        <w:t>い</w:t>
      </w:r>
      <w:r w:rsidRPr="006F7769">
        <w:rPr>
          <w:rStyle w:val="a"/>
          <w:rFonts w:cs="ＭＳ 明朝"/>
          <w:color w:val="000000"/>
          <w:sz w:val="20"/>
        </w:rPr>
        <w:t>樹脂製品群</w:t>
      </w:r>
      <w:r w:rsidRPr="006F7769">
        <w:rPr>
          <w:rStyle w:val="a"/>
          <w:rFonts w:cs="ＭＳ 明朝"/>
          <w:color w:val="000000"/>
          <w:sz w:val="20"/>
        </w:rPr>
        <w:t>を</w:t>
      </w:r>
      <w:r w:rsidRPr="006F7769">
        <w:rPr>
          <w:rStyle w:val="a"/>
          <w:rFonts w:cs="ＭＳ 明朝"/>
          <w:color w:val="000000"/>
          <w:sz w:val="20"/>
        </w:rPr>
        <w:t>提供</w:t>
      </w:r>
      <w:r w:rsidRPr="006F7769">
        <w:rPr>
          <w:rStyle w:val="a"/>
          <w:rFonts w:cs="ＭＳ 明朝"/>
          <w:color w:val="000000"/>
          <w:sz w:val="20"/>
        </w:rPr>
        <w:t>しています</w:t>
      </w:r>
      <w:r w:rsidRPr="006F7769">
        <w:rPr>
          <w:rStyle w:val="a"/>
          <w:rFonts w:cs="ＭＳ 明朝"/>
          <w:color w:val="000000"/>
          <w:sz w:val="20"/>
        </w:rPr>
        <w:t>。</w:t>
      </w:r>
      <w:r w:rsidRPr="006F7769">
        <w:rPr>
          <w:rStyle w:val="a"/>
          <w:rFonts w:cs="ＭＳ 明朝"/>
        </w:rPr>
        <w:t>THERMOLAST</w:t>
      </w:r>
      <w:r w:rsidRPr="00F41D11">
        <w:rPr>
          <w:rStyle w:val="a"/>
          <w:rFonts w:cs="ＭＳ 明朝"/>
          <w:vertAlign w:val="superscript"/>
        </w:rPr>
        <w:t>®</w:t>
      </w:r>
      <w:r w:rsidRPr="006F7769">
        <w:rPr>
          <w:rStyle w:val="a"/>
          <w:rFonts w:cs="ＭＳ 明朝"/>
        </w:rPr>
        <w:t>（</w:t>
      </w:r>
      <w:r w:rsidRPr="006F7769">
        <w:rPr>
          <w:rStyle w:val="a"/>
          <w:rFonts w:cs="ＭＳ 明朝"/>
        </w:rPr>
        <w:t>サーモラスト</w:t>
      </w:r>
      <w:r w:rsidRPr="006F7769">
        <w:rPr>
          <w:rStyle w:val="a"/>
          <w:rFonts w:cs="ＭＳ 明朝"/>
        </w:rPr>
        <w:t>）、</w:t>
      </w:r>
      <w:r w:rsidRPr="006F7769">
        <w:rPr>
          <w:rStyle w:val="a"/>
          <w:rFonts w:cs="ＭＳ 明朝"/>
        </w:rPr>
        <w:t>COPEC</w:t>
      </w:r>
      <w:r w:rsidRPr="00F41D11">
        <w:rPr>
          <w:rStyle w:val="a"/>
          <w:rFonts w:cs="ＭＳ 明朝"/>
          <w:vertAlign w:val="superscript"/>
        </w:rPr>
        <w:t>®</w:t>
      </w:r>
      <w:r w:rsidRPr="006F7769">
        <w:rPr>
          <w:rStyle w:val="a"/>
          <w:rFonts w:cs="ＭＳ 明朝"/>
        </w:rPr>
        <w:t>（</w:t>
      </w:r>
      <w:r w:rsidRPr="006F7769">
        <w:rPr>
          <w:rStyle w:val="a"/>
          <w:rFonts w:cs="ＭＳ 明朝"/>
        </w:rPr>
        <w:t>コーペック</w:t>
      </w:r>
      <w:r w:rsidRPr="006F7769">
        <w:rPr>
          <w:rStyle w:val="a"/>
          <w:rFonts w:cs="ＭＳ 明朝"/>
        </w:rPr>
        <w:t>）、</w:t>
      </w:r>
      <w:r w:rsidRPr="006F7769">
        <w:rPr>
          <w:rStyle w:val="a"/>
          <w:rFonts w:cs="ＭＳ 明朝"/>
        </w:rPr>
        <w:t>HIPEX</w:t>
      </w:r>
      <w:r w:rsidRPr="00F41D11">
        <w:rPr>
          <w:rStyle w:val="a"/>
          <w:rFonts w:cs="ＭＳ 明朝"/>
          <w:vertAlign w:val="superscript"/>
        </w:rPr>
        <w:t>®</w:t>
      </w:r>
      <w:r w:rsidRPr="006F7769">
        <w:rPr>
          <w:rStyle w:val="a"/>
          <w:rFonts w:cs="ＭＳ 明朝"/>
        </w:rPr>
        <w:t>（</w:t>
      </w:r>
      <w:r w:rsidRPr="006F7769">
        <w:rPr>
          <w:rStyle w:val="a"/>
          <w:rFonts w:cs="ＭＳ 明朝"/>
        </w:rPr>
        <w:t>ハイペックス</w:t>
      </w:r>
      <w:r w:rsidRPr="006F7769">
        <w:rPr>
          <w:rStyle w:val="a"/>
          <w:rFonts w:cs="ＭＳ 明朝"/>
        </w:rPr>
        <w:t>）、</w:t>
      </w:r>
      <w:r w:rsidRPr="006F7769">
        <w:rPr>
          <w:rStyle w:val="a"/>
          <w:rFonts w:cs="ＭＳ 明朝"/>
        </w:rPr>
        <w:t>そして</w:t>
      </w:r>
      <w:r w:rsidRPr="006F7769">
        <w:rPr>
          <w:rStyle w:val="a"/>
          <w:rFonts w:cs="ＭＳ 明朝"/>
        </w:rPr>
        <w:t>For</w:t>
      </w:r>
      <w:r w:rsidRPr="006F7769">
        <w:rPr>
          <w:rStyle w:val="a"/>
          <w:rFonts w:cs="ＭＳ 明朝"/>
        </w:rPr>
        <w:t>-</w:t>
      </w:r>
      <w:r w:rsidRPr="006F7769">
        <w:rPr>
          <w:rStyle w:val="a"/>
          <w:rFonts w:cs="ＭＳ 明朝"/>
        </w:rPr>
        <w:t>Tec E</w:t>
      </w:r>
      <w:r w:rsidRPr="00F41D11">
        <w:rPr>
          <w:rStyle w:val="a"/>
          <w:rFonts w:cs="ＭＳ 明朝"/>
          <w:vertAlign w:val="superscript"/>
        </w:rPr>
        <w:t>®</w:t>
      </w:r>
      <w:r w:rsidRPr="006F7769">
        <w:rPr>
          <w:rStyle w:val="a"/>
          <w:rFonts w:cs="ＭＳ 明朝"/>
        </w:rPr>
        <w:t xml:space="preserve"> </w:t>
      </w:r>
      <w:r w:rsidRPr="006F7769">
        <w:rPr>
          <w:rStyle w:val="a"/>
          <w:rFonts w:cs="ＭＳ 明朝"/>
        </w:rPr>
        <w:t>（</w:t>
      </w:r>
      <w:r w:rsidRPr="006F7769">
        <w:rPr>
          <w:rStyle w:val="a"/>
          <w:rFonts w:cs="ＭＳ 明朝"/>
        </w:rPr>
        <w:t>フォーテック</w:t>
      </w:r>
      <w:r w:rsidRPr="006F7769">
        <w:rPr>
          <w:rStyle w:val="a"/>
          <w:rFonts w:cs="ＭＳ 明朝"/>
        </w:rPr>
        <w:t>E</w:t>
      </w:r>
      <w:r w:rsidRPr="006F7769">
        <w:rPr>
          <w:rStyle w:val="a"/>
          <w:rFonts w:cs="ＭＳ 明朝"/>
        </w:rPr>
        <w:t>）</w:t>
      </w:r>
      <w:r w:rsidRPr="006F7769">
        <w:rPr>
          <w:rStyle w:val="a"/>
          <w:rFonts w:cs="ＭＳ 明朝"/>
        </w:rPr>
        <w:t>の</w:t>
      </w:r>
      <w:r w:rsidRPr="006F7769">
        <w:rPr>
          <w:rStyle w:val="a"/>
          <w:rFonts w:cs="ＭＳ 明朝"/>
        </w:rPr>
        <w:t>定評</w:t>
      </w:r>
      <w:r w:rsidRPr="006F7769">
        <w:rPr>
          <w:rStyle w:val="a"/>
          <w:rFonts w:cs="ＭＳ 明朝"/>
        </w:rPr>
        <w:t>ある</w:t>
      </w:r>
      <w:r w:rsidRPr="006F7769">
        <w:rPr>
          <w:rStyle w:val="a"/>
          <w:rFonts w:cs="ＭＳ 明朝"/>
        </w:rPr>
        <w:t>製品群</w:t>
      </w:r>
      <w:r w:rsidRPr="006F7769">
        <w:rPr>
          <w:rStyle w:val="a"/>
          <w:rFonts w:cs="ＭＳ 明朝"/>
        </w:rPr>
        <w:t>は</w:t>
      </w:r>
      <w:r w:rsidRPr="006F7769">
        <w:rPr>
          <w:rStyle w:val="a"/>
          <w:rFonts w:cs="ＭＳ 明朝"/>
        </w:rPr>
        <w:t>、</w:t>
      </w:r>
      <w:r w:rsidRPr="006F7769">
        <w:rPr>
          <w:rStyle w:val="a"/>
          <w:rFonts w:cs="ＭＳ 明朝"/>
        </w:rPr>
        <w:t>射出成形</w:t>
      </w:r>
      <w:r w:rsidRPr="006F7769">
        <w:rPr>
          <w:rStyle w:val="a"/>
          <w:rFonts w:cs="ＭＳ 明朝"/>
        </w:rPr>
        <w:t>または</w:t>
      </w:r>
      <w:r w:rsidRPr="006F7769">
        <w:rPr>
          <w:rStyle w:val="a"/>
          <w:rFonts w:cs="ＭＳ 明朝"/>
        </w:rPr>
        <w:t>押出成形</w:t>
      </w:r>
      <w:r w:rsidRPr="006F7769">
        <w:rPr>
          <w:rStyle w:val="a"/>
          <w:rFonts w:cs="ＭＳ 明朝"/>
        </w:rPr>
        <w:t>による</w:t>
      </w:r>
      <w:r w:rsidRPr="006F7769">
        <w:rPr>
          <w:rStyle w:val="a"/>
          <w:rFonts w:cs="ＭＳ 明朝"/>
        </w:rPr>
        <w:t>加工方法</w:t>
      </w:r>
      <w:r w:rsidRPr="006F7769">
        <w:rPr>
          <w:rStyle w:val="a"/>
          <w:rFonts w:cs="ＭＳ 明朝"/>
        </w:rPr>
        <w:t>を</w:t>
      </w:r>
      <w:r w:rsidRPr="006F7769">
        <w:rPr>
          <w:rStyle w:val="a"/>
          <w:rFonts w:cs="ＭＳ 明朝"/>
        </w:rPr>
        <w:t>通</w:t>
      </w:r>
      <w:r w:rsidRPr="006F7769">
        <w:rPr>
          <w:rStyle w:val="a"/>
          <w:rFonts w:cs="ＭＳ 明朝"/>
        </w:rPr>
        <w:t>じて</w:t>
      </w:r>
      <w:r w:rsidRPr="006F7769">
        <w:rPr>
          <w:rStyle w:val="a"/>
          <w:rFonts w:cs="ＭＳ 明朝"/>
        </w:rPr>
        <w:t>、</w:t>
      </w:r>
      <w:r w:rsidRPr="006F7769">
        <w:rPr>
          <w:rStyle w:val="a"/>
          <w:rFonts w:cs="ＭＳ 明朝"/>
        </w:rPr>
        <w:t>メーカーに</w:t>
      </w:r>
      <w:r w:rsidRPr="006F7769">
        <w:rPr>
          <w:rStyle w:val="a"/>
          <w:rFonts w:cs="ＭＳ 明朝"/>
        </w:rPr>
        <w:t>対</w:t>
      </w:r>
      <w:r w:rsidRPr="006F7769">
        <w:rPr>
          <w:rStyle w:val="a"/>
          <w:rFonts w:cs="ＭＳ 明朝"/>
        </w:rPr>
        <w:t>しプロセスおよび</w:t>
      </w:r>
      <w:r w:rsidRPr="006F7769">
        <w:rPr>
          <w:rStyle w:val="a"/>
          <w:rFonts w:cs="ＭＳ 明朝"/>
        </w:rPr>
        <w:t>製品設計</w:t>
      </w:r>
      <w:r w:rsidRPr="006F7769">
        <w:rPr>
          <w:rStyle w:val="a"/>
          <w:rFonts w:cs="ＭＳ 明朝"/>
        </w:rPr>
        <w:t>における</w:t>
      </w:r>
      <w:r w:rsidRPr="006F7769">
        <w:rPr>
          <w:rStyle w:val="a"/>
          <w:rFonts w:cs="ＭＳ 明朝"/>
        </w:rPr>
        <w:t>数々</w:t>
      </w:r>
      <w:r w:rsidRPr="006F7769">
        <w:rPr>
          <w:rStyle w:val="a"/>
          <w:rFonts w:cs="ＭＳ 明朝"/>
        </w:rPr>
        <w:t>の</w:t>
      </w:r>
      <w:r w:rsidRPr="006F7769">
        <w:rPr>
          <w:rStyle w:val="a"/>
          <w:rFonts w:cs="ＭＳ 明朝"/>
        </w:rPr>
        <w:t>利点</w:t>
      </w:r>
      <w:r w:rsidRPr="006F7769">
        <w:rPr>
          <w:rStyle w:val="a"/>
          <w:rFonts w:cs="ＭＳ 明朝"/>
        </w:rPr>
        <w:t>をもたらします</w:t>
      </w:r>
      <w:r w:rsidRPr="006F7769">
        <w:rPr>
          <w:rStyle w:val="a"/>
          <w:rFonts w:cs="ＭＳ 明朝"/>
        </w:rPr>
        <w:t>。</w:t>
      </w:r>
      <w:r w:rsidRPr="006F7769">
        <w:rPr>
          <w:rStyle w:val="a"/>
          <w:rFonts w:cs="ＭＳ 明朝"/>
          <w:color w:val="000000"/>
          <w:sz w:val="20"/>
        </w:rPr>
        <w:t>KRAIBURG TPE</w:t>
      </w:r>
      <w:r w:rsidRPr="006F7769">
        <w:rPr>
          <w:rStyle w:val="a"/>
          <w:rFonts w:cs="ＭＳ 明朝"/>
          <w:color w:val="000000"/>
          <w:sz w:val="20"/>
        </w:rPr>
        <w:t>は</w:t>
      </w:r>
      <w:r w:rsidRPr="006F7769">
        <w:rPr>
          <w:rStyle w:val="a"/>
          <w:rFonts w:cs="ＭＳ 明朝"/>
          <w:color w:val="000000"/>
          <w:sz w:val="20"/>
        </w:rPr>
        <w:t>真</w:t>
      </w:r>
      <w:r w:rsidRPr="006F7769">
        <w:rPr>
          <w:rStyle w:val="a"/>
          <w:rFonts w:cs="ＭＳ 明朝"/>
          <w:color w:val="000000"/>
          <w:sz w:val="20"/>
        </w:rPr>
        <w:t>にグローバルレベルでの</w:t>
      </w:r>
      <w:r w:rsidRPr="006F7769">
        <w:rPr>
          <w:rStyle w:val="a"/>
          <w:rFonts w:cs="ＭＳ 明朝"/>
          <w:color w:val="000000"/>
          <w:sz w:val="20"/>
        </w:rPr>
        <w:t>顧客志向</w:t>
      </w:r>
      <w:r w:rsidRPr="006F7769">
        <w:rPr>
          <w:rStyle w:val="a"/>
          <w:rFonts w:cs="ＭＳ 明朝"/>
          <w:color w:val="000000"/>
          <w:sz w:val="20"/>
        </w:rPr>
        <w:t>、</w:t>
      </w:r>
      <w:r w:rsidRPr="006F7769">
        <w:rPr>
          <w:rStyle w:val="a"/>
          <w:rFonts w:cs="ＭＳ 明朝"/>
          <w:color w:val="000000"/>
          <w:sz w:val="20"/>
        </w:rPr>
        <w:t>カスタム</w:t>
      </w:r>
      <w:r w:rsidRPr="006F7769">
        <w:rPr>
          <w:rStyle w:val="a"/>
          <w:rFonts w:cs="ＭＳ 明朝"/>
          <w:color w:val="000000"/>
          <w:sz w:val="20"/>
        </w:rPr>
        <w:t>製品</w:t>
      </w:r>
      <w:r w:rsidRPr="006F7769">
        <w:rPr>
          <w:rStyle w:val="a"/>
          <w:rFonts w:cs="ＭＳ 明朝"/>
          <w:color w:val="000000"/>
          <w:sz w:val="20"/>
        </w:rPr>
        <w:t>ソリューション</w:t>
      </w:r>
      <w:r w:rsidRPr="006F7769">
        <w:rPr>
          <w:rStyle w:val="a"/>
          <w:rFonts w:cs="ＭＳ 明朝"/>
          <w:color w:val="000000"/>
          <w:sz w:val="20"/>
        </w:rPr>
        <w:t>、</w:t>
      </w:r>
      <w:r w:rsidRPr="006F7769">
        <w:rPr>
          <w:rStyle w:val="a"/>
          <w:rFonts w:cs="ＭＳ 明朝"/>
          <w:color w:val="000000"/>
          <w:sz w:val="20"/>
        </w:rPr>
        <w:t>そして</w:t>
      </w:r>
      <w:r w:rsidRPr="006F7769">
        <w:rPr>
          <w:rStyle w:val="a"/>
          <w:rFonts w:cs="ＭＳ 明朝"/>
          <w:color w:val="000000"/>
          <w:sz w:val="20"/>
        </w:rPr>
        <w:t>信頼</w:t>
      </w:r>
      <w:r w:rsidRPr="006F7769">
        <w:rPr>
          <w:rStyle w:val="a"/>
          <w:rFonts w:cs="ＭＳ 明朝"/>
          <w:color w:val="000000"/>
          <w:sz w:val="20"/>
        </w:rPr>
        <w:t>のおけるサービス</w:t>
      </w:r>
      <w:r w:rsidRPr="006F7769">
        <w:rPr>
          <w:rStyle w:val="a"/>
          <w:rFonts w:cs="ＭＳ 明朝"/>
          <w:color w:val="000000"/>
          <w:sz w:val="20"/>
        </w:rPr>
        <w:t>と</w:t>
      </w:r>
      <w:r w:rsidRPr="006F7769">
        <w:rPr>
          <w:rStyle w:val="a"/>
          <w:rFonts w:cs="ＭＳ 明朝"/>
          <w:color w:val="000000"/>
          <w:sz w:val="20"/>
        </w:rPr>
        <w:t>共</w:t>
      </w:r>
      <w:r w:rsidRPr="006F7769">
        <w:rPr>
          <w:rStyle w:val="a"/>
          <w:rFonts w:cs="ＭＳ 明朝"/>
          <w:color w:val="000000"/>
          <w:sz w:val="20"/>
        </w:rPr>
        <w:t>に</w:t>
      </w:r>
      <w:r w:rsidRPr="006F7769">
        <w:rPr>
          <w:rStyle w:val="a"/>
          <w:rFonts w:cs="ＭＳ 明朝"/>
          <w:color w:val="000000"/>
          <w:sz w:val="20"/>
        </w:rPr>
        <w:t>、</w:t>
      </w:r>
      <w:r w:rsidRPr="006F7769">
        <w:rPr>
          <w:rStyle w:val="a"/>
          <w:rFonts w:cs="ＭＳ 明朝"/>
          <w:color w:val="000000"/>
          <w:sz w:val="20"/>
        </w:rPr>
        <w:t>イノベーションをもたらす</w:t>
      </w:r>
      <w:r w:rsidRPr="006F7769">
        <w:rPr>
          <w:rStyle w:val="a"/>
          <w:rFonts w:cs="ＭＳ 明朝"/>
          <w:color w:val="000000"/>
          <w:sz w:val="20"/>
        </w:rPr>
        <w:t>能力</w:t>
      </w:r>
      <w:r w:rsidRPr="006F7769">
        <w:rPr>
          <w:rStyle w:val="a"/>
          <w:rFonts w:cs="ＭＳ 明朝"/>
          <w:color w:val="000000"/>
          <w:sz w:val="20"/>
        </w:rPr>
        <w:t>をその</w:t>
      </w:r>
      <w:r w:rsidRPr="006F7769">
        <w:rPr>
          <w:rStyle w:val="a"/>
          <w:rFonts w:cs="ＭＳ 明朝"/>
          <w:color w:val="000000"/>
          <w:sz w:val="20"/>
        </w:rPr>
        <w:t>特色</w:t>
      </w:r>
      <w:r w:rsidRPr="006F7769">
        <w:rPr>
          <w:rStyle w:val="a"/>
          <w:rFonts w:cs="ＭＳ 明朝"/>
          <w:color w:val="000000"/>
          <w:sz w:val="20"/>
        </w:rPr>
        <w:t>に</w:t>
      </w:r>
      <w:r w:rsidRPr="006F7769">
        <w:rPr>
          <w:rStyle w:val="a"/>
          <w:rFonts w:cs="ＭＳ 明朝"/>
          <w:color w:val="000000"/>
          <w:sz w:val="20"/>
        </w:rPr>
        <w:t>掲</w:t>
      </w:r>
      <w:r w:rsidRPr="006F7769">
        <w:rPr>
          <w:rStyle w:val="a"/>
          <w:rFonts w:cs="ＭＳ 明朝"/>
          <w:color w:val="000000"/>
          <w:sz w:val="20"/>
        </w:rPr>
        <w:t>げています</w:t>
      </w:r>
      <w:r w:rsidRPr="006F7769">
        <w:rPr>
          <w:rStyle w:val="a"/>
          <w:rFonts w:cs="ＭＳ 明朝"/>
          <w:color w:val="000000"/>
          <w:sz w:val="20"/>
        </w:rPr>
        <w:t>。</w:t>
      </w:r>
      <w:r w:rsidRPr="006F7769">
        <w:rPr>
          <w:rStyle w:val="a"/>
          <w:rFonts w:cs="ＭＳ 明朝"/>
          <w:color w:val="000000"/>
          <w:sz w:val="20"/>
        </w:rPr>
        <w:t>当社</w:t>
      </w:r>
      <w:r w:rsidRPr="006F7769">
        <w:rPr>
          <w:rStyle w:val="a"/>
          <w:rFonts w:cs="ＭＳ 明朝"/>
          <w:color w:val="000000"/>
          <w:sz w:val="20"/>
        </w:rPr>
        <w:t>はドイツ</w:t>
      </w:r>
      <w:r w:rsidRPr="006F7769">
        <w:rPr>
          <w:rStyle w:val="a"/>
          <w:rFonts w:cs="ＭＳ 明朝"/>
          <w:color w:val="000000"/>
          <w:sz w:val="20"/>
        </w:rPr>
        <w:t>本社</w:t>
      </w:r>
      <w:r w:rsidRPr="006F7769">
        <w:rPr>
          <w:rStyle w:val="a"/>
          <w:rFonts w:cs="ＭＳ 明朝"/>
          <w:color w:val="000000"/>
          <w:sz w:val="20"/>
        </w:rPr>
        <w:t>において</w:t>
      </w:r>
      <w:r w:rsidRPr="006F7769">
        <w:rPr>
          <w:rStyle w:val="a"/>
          <w:rFonts w:cs="ＭＳ 明朝"/>
          <w:color w:val="000000"/>
          <w:sz w:val="20"/>
        </w:rPr>
        <w:t>ISO</w:t>
      </w:r>
      <w:r w:rsidRPr="006F7769">
        <w:rPr>
          <w:rStyle w:val="a"/>
          <w:rFonts w:cs="ＭＳ 明朝"/>
          <w:color w:val="000000"/>
          <w:sz w:val="20"/>
        </w:rPr>
        <w:t>50001</w:t>
      </w:r>
      <w:r w:rsidRPr="006F7769">
        <w:rPr>
          <w:rStyle w:val="a"/>
          <w:rFonts w:cs="ＭＳ 明朝"/>
          <w:color w:val="000000"/>
          <w:sz w:val="20"/>
        </w:rPr>
        <w:t>の</w:t>
      </w:r>
      <w:r w:rsidRPr="006F7769">
        <w:rPr>
          <w:rStyle w:val="a"/>
          <w:rFonts w:cs="ＭＳ 明朝"/>
          <w:color w:val="000000"/>
          <w:sz w:val="20"/>
        </w:rPr>
        <w:t>認証</w:t>
      </w:r>
      <w:r w:rsidRPr="006F7769">
        <w:rPr>
          <w:rStyle w:val="a"/>
          <w:rFonts w:cs="ＭＳ 明朝"/>
          <w:color w:val="000000"/>
          <w:sz w:val="20"/>
        </w:rPr>
        <w:t>を</w:t>
      </w:r>
      <w:r w:rsidRPr="006F7769">
        <w:rPr>
          <w:rStyle w:val="a"/>
          <w:rFonts w:cs="ＭＳ 明朝"/>
          <w:color w:val="000000"/>
          <w:sz w:val="20"/>
        </w:rPr>
        <w:t>受</w:t>
      </w:r>
      <w:r w:rsidRPr="006F7769">
        <w:rPr>
          <w:rStyle w:val="a"/>
          <w:rFonts w:cs="ＭＳ 明朝"/>
          <w:color w:val="000000"/>
          <w:sz w:val="20"/>
        </w:rPr>
        <w:t>けており</w:t>
      </w:r>
      <w:r w:rsidRPr="006F7769">
        <w:rPr>
          <w:rStyle w:val="a"/>
          <w:rFonts w:cs="ＭＳ 明朝"/>
          <w:color w:val="000000"/>
          <w:sz w:val="20"/>
        </w:rPr>
        <w:t>、</w:t>
      </w:r>
      <w:r w:rsidRPr="006F7769">
        <w:rPr>
          <w:rStyle w:val="a"/>
          <w:rFonts w:cs="ＭＳ 明朝"/>
          <w:color w:val="000000"/>
          <w:sz w:val="20"/>
        </w:rPr>
        <w:t>またすべてのグローバルサイトにおいても</w:t>
      </w:r>
      <w:r w:rsidRPr="006F7769">
        <w:rPr>
          <w:rStyle w:val="a"/>
          <w:rFonts w:cs="ＭＳ 明朝"/>
          <w:color w:val="000000"/>
          <w:sz w:val="20"/>
        </w:rPr>
        <w:t>ISO</w:t>
      </w:r>
      <w:r w:rsidRPr="006F7769">
        <w:rPr>
          <w:rStyle w:val="a"/>
          <w:rFonts w:cs="ＭＳ 明朝"/>
          <w:color w:val="000000"/>
          <w:sz w:val="20"/>
        </w:rPr>
        <w:t>9001</w:t>
      </w:r>
      <w:r w:rsidRPr="006F7769">
        <w:rPr>
          <w:rStyle w:val="a"/>
          <w:rFonts w:cs="ＭＳ 明朝"/>
          <w:color w:val="000000"/>
          <w:sz w:val="20"/>
        </w:rPr>
        <w:t>および</w:t>
      </w:r>
      <w:r w:rsidRPr="006F7769">
        <w:rPr>
          <w:rStyle w:val="a"/>
          <w:rFonts w:cs="ＭＳ 明朝"/>
          <w:color w:val="000000"/>
          <w:sz w:val="20"/>
        </w:rPr>
        <w:t>ISO</w:t>
      </w:r>
      <w:r w:rsidRPr="006F7769">
        <w:rPr>
          <w:rStyle w:val="a"/>
          <w:rFonts w:cs="ＭＳ 明朝"/>
          <w:color w:val="000000"/>
          <w:sz w:val="20"/>
        </w:rPr>
        <w:t>14001</w:t>
      </w:r>
      <w:r w:rsidRPr="006F7769">
        <w:rPr>
          <w:rStyle w:val="a"/>
          <w:rFonts w:cs="ＭＳ 明朝"/>
          <w:color w:val="000000"/>
          <w:sz w:val="20"/>
        </w:rPr>
        <w:t>の</w:t>
      </w:r>
      <w:r w:rsidRPr="006F7769">
        <w:rPr>
          <w:rStyle w:val="a"/>
          <w:rFonts w:cs="ＭＳ 明朝"/>
          <w:color w:val="000000"/>
          <w:sz w:val="20"/>
        </w:rPr>
        <w:t>認証</w:t>
      </w:r>
      <w:r w:rsidRPr="006F7769">
        <w:rPr>
          <w:rStyle w:val="a"/>
          <w:rFonts w:cs="ＭＳ 明朝"/>
          <w:color w:val="000000"/>
          <w:sz w:val="20"/>
        </w:rPr>
        <w:t>を</w:t>
      </w:r>
      <w:r w:rsidRPr="006F7769">
        <w:rPr>
          <w:rStyle w:val="a"/>
          <w:rFonts w:cs="ＭＳ 明朝"/>
          <w:color w:val="000000"/>
          <w:sz w:val="20"/>
        </w:rPr>
        <w:t>受</w:t>
      </w:r>
      <w:r w:rsidRPr="006F7769">
        <w:rPr>
          <w:rStyle w:val="a"/>
          <w:rFonts w:cs="ＭＳ 明朝"/>
          <w:color w:val="000000"/>
          <w:sz w:val="20"/>
        </w:rPr>
        <w:t>けています</w:t>
      </w:r>
      <w:r w:rsidRPr="006F7769">
        <w:rPr>
          <w:rStyle w:val="a"/>
          <w:rFonts w:cs="ＭＳ 明朝"/>
          <w:color w:val="000000"/>
          <w:sz w:val="20"/>
        </w:rPr>
        <w:t>。</w:t>
      </w:r>
      <w:r w:rsidRPr="006F7769">
        <w:rPr>
          <w:rStyle w:val="a"/>
          <w:rFonts w:cs="ＭＳ 明朝"/>
          <w:color w:val="000000"/>
          <w:sz w:val="20"/>
        </w:rPr>
        <w:t>2018</w:t>
      </w:r>
      <w:r w:rsidRPr="006F7769">
        <w:rPr>
          <w:rStyle w:val="a"/>
          <w:rFonts w:cs="ＭＳ 明朝"/>
          <w:color w:val="000000"/>
          <w:sz w:val="20"/>
        </w:rPr>
        <w:t>年</w:t>
      </w:r>
      <w:r w:rsidRPr="006F7769">
        <w:rPr>
          <w:rStyle w:val="a"/>
          <w:rFonts w:cs="ＭＳ 明朝"/>
          <w:color w:val="000000"/>
          <w:sz w:val="20"/>
        </w:rPr>
        <w:t>の</w:t>
      </w:r>
      <w:r w:rsidRPr="006F7769">
        <w:rPr>
          <w:rStyle w:val="a"/>
          <w:rFonts w:cs="ＭＳ 明朝"/>
          <w:color w:val="000000"/>
          <w:sz w:val="20"/>
        </w:rPr>
        <w:t>時点</w:t>
      </w:r>
      <w:r w:rsidRPr="006F7769">
        <w:rPr>
          <w:rStyle w:val="a"/>
          <w:rFonts w:cs="ＭＳ 明朝"/>
          <w:color w:val="000000"/>
          <w:sz w:val="20"/>
        </w:rPr>
        <w:t>で</w:t>
      </w:r>
      <w:r w:rsidRPr="006F7769">
        <w:rPr>
          <w:rStyle w:val="a"/>
          <w:rFonts w:cs="ＭＳ 明朝"/>
          <w:color w:val="000000"/>
          <w:sz w:val="20"/>
        </w:rPr>
        <w:t>、</w:t>
      </w:r>
      <w:r w:rsidRPr="006F7769">
        <w:rPr>
          <w:rStyle w:val="a"/>
          <w:rFonts w:cs="ＭＳ 明朝"/>
          <w:color w:val="000000"/>
          <w:sz w:val="20"/>
        </w:rPr>
        <w:t>KRAIBURG TPE</w:t>
      </w:r>
      <w:r w:rsidRPr="006F7769">
        <w:rPr>
          <w:rStyle w:val="a"/>
          <w:rFonts w:cs="ＭＳ 明朝"/>
          <w:color w:val="000000"/>
          <w:sz w:val="20"/>
        </w:rPr>
        <w:t>は</w:t>
      </w:r>
      <w:r w:rsidRPr="006F7769">
        <w:rPr>
          <w:rStyle w:val="a"/>
          <w:rFonts w:cs="ＭＳ 明朝"/>
          <w:color w:val="000000"/>
          <w:sz w:val="20"/>
        </w:rPr>
        <w:t>世界中</w:t>
      </w:r>
      <w:r w:rsidRPr="006F7769">
        <w:rPr>
          <w:rStyle w:val="a"/>
          <w:rFonts w:cs="ＭＳ 明朝"/>
          <w:color w:val="000000"/>
          <w:sz w:val="20"/>
        </w:rPr>
        <w:t>に</w:t>
      </w:r>
      <w:r w:rsidRPr="006F7769">
        <w:rPr>
          <w:rStyle w:val="a"/>
          <w:rFonts w:cs="ＭＳ 明朝"/>
          <w:color w:val="000000"/>
          <w:sz w:val="20"/>
        </w:rPr>
        <w:t>640</w:t>
      </w:r>
      <w:r w:rsidRPr="006F7769">
        <w:rPr>
          <w:rStyle w:val="a"/>
          <w:rFonts w:cs="ＭＳ 明朝"/>
          <w:color w:val="000000"/>
          <w:sz w:val="20"/>
        </w:rPr>
        <w:t>名</w:t>
      </w:r>
      <w:r w:rsidRPr="006F7769">
        <w:rPr>
          <w:rStyle w:val="a"/>
          <w:rFonts w:cs="ＭＳ 明朝"/>
          <w:color w:val="000000"/>
          <w:sz w:val="20"/>
        </w:rPr>
        <w:t>の</w:t>
      </w:r>
      <w:r w:rsidRPr="006F7769">
        <w:rPr>
          <w:rStyle w:val="a"/>
          <w:rFonts w:cs="ＭＳ 明朝"/>
          <w:color w:val="000000"/>
          <w:sz w:val="20"/>
        </w:rPr>
        <w:t>社員</w:t>
      </w:r>
      <w:r w:rsidRPr="006F7769">
        <w:rPr>
          <w:rStyle w:val="a"/>
          <w:rFonts w:cs="ＭＳ 明朝"/>
          <w:color w:val="000000"/>
          <w:sz w:val="20"/>
        </w:rPr>
        <w:t>を</w:t>
      </w:r>
      <w:r w:rsidRPr="006F7769">
        <w:rPr>
          <w:rStyle w:val="a"/>
          <w:rFonts w:cs="ＭＳ 明朝"/>
          <w:color w:val="000000"/>
          <w:sz w:val="20"/>
        </w:rPr>
        <w:t>有</w:t>
      </w:r>
      <w:r w:rsidRPr="006F7769">
        <w:rPr>
          <w:rStyle w:val="a"/>
          <w:rFonts w:cs="ＭＳ 明朝"/>
          <w:color w:val="000000"/>
          <w:sz w:val="20"/>
        </w:rPr>
        <w:t>し</w:t>
      </w:r>
      <w:r w:rsidRPr="006F7769">
        <w:rPr>
          <w:rStyle w:val="a"/>
          <w:rFonts w:cs="ＭＳ 明朝"/>
          <w:color w:val="000000"/>
          <w:sz w:val="20"/>
        </w:rPr>
        <w:t>、</w:t>
      </w:r>
      <w:r w:rsidRPr="006F7769">
        <w:rPr>
          <w:rStyle w:val="a"/>
          <w:rFonts w:cs="ＭＳ 明朝"/>
          <w:color w:val="000000"/>
          <w:sz w:val="20"/>
        </w:rPr>
        <w:t>1</w:t>
      </w:r>
      <w:r w:rsidRPr="006F7769">
        <w:rPr>
          <w:rStyle w:val="a"/>
          <w:rFonts w:cs="ＭＳ 明朝"/>
          <w:color w:val="000000"/>
          <w:sz w:val="20"/>
        </w:rPr>
        <w:t>億</w:t>
      </w:r>
      <w:r w:rsidRPr="006F7769">
        <w:rPr>
          <w:rStyle w:val="a"/>
          <w:rFonts w:cs="ＭＳ 明朝"/>
          <w:color w:val="000000"/>
          <w:sz w:val="20"/>
        </w:rPr>
        <w:t>8900</w:t>
      </w:r>
      <w:r w:rsidRPr="006F7769">
        <w:rPr>
          <w:rStyle w:val="a"/>
          <w:rFonts w:cs="ＭＳ 明朝"/>
          <w:color w:val="000000"/>
          <w:sz w:val="20"/>
        </w:rPr>
        <w:t>万</w:t>
      </w:r>
      <w:r w:rsidRPr="006F7769">
        <w:rPr>
          <w:rStyle w:val="a"/>
          <w:rFonts w:cs="ＭＳ 明朝"/>
          <w:color w:val="000000"/>
          <w:sz w:val="20"/>
        </w:rPr>
        <w:t>ユーロの</w:t>
      </w:r>
      <w:r w:rsidRPr="006F7769">
        <w:rPr>
          <w:rStyle w:val="a"/>
          <w:rFonts w:cs="ＭＳ 明朝"/>
          <w:color w:val="000000"/>
          <w:sz w:val="20"/>
        </w:rPr>
        <w:t>売上高</w:t>
      </w:r>
      <w:r w:rsidRPr="006F7769">
        <w:rPr>
          <w:rStyle w:val="a"/>
          <w:rFonts w:cs="ＭＳ 明朝"/>
          <w:color w:val="000000"/>
          <w:sz w:val="20"/>
        </w:rPr>
        <w:t>を</w:t>
      </w:r>
      <w:r w:rsidRPr="006F7769">
        <w:rPr>
          <w:rStyle w:val="a"/>
          <w:rFonts w:cs="ＭＳ 明朝"/>
          <w:color w:val="000000"/>
          <w:sz w:val="20"/>
        </w:rPr>
        <w:t>記録</w:t>
      </w:r>
      <w:r w:rsidRPr="006F7769">
        <w:rPr>
          <w:rStyle w:val="a"/>
          <w:rFonts w:cs="ＭＳ 明朝"/>
          <w:color w:val="000000"/>
          <w:sz w:val="20"/>
        </w:rPr>
        <w:t>しています</w:t>
      </w:r>
      <w:r w:rsidRPr="006F7769">
        <w:rPr>
          <w:rStyle w:val="a"/>
          <w:rFonts w:cs="ＭＳ 明朝"/>
          <w:color w:val="000000"/>
          <w:sz w:val="20"/>
        </w:rPr>
        <w:t>。</w:t>
      </w:r>
    </w:p>
    <w:p w:rsidR="00C8485E" w:rsidRPr="006F7769" w:rsidRDefault="00F41D11" w:rsidP="00DC32CA">
      <w:pPr>
        <w:keepLines/>
        <w:spacing w:after="0" w:line="360" w:lineRule="auto"/>
        <w:ind w:right="1701"/>
        <w:rPr>
          <w:color w:val="000000"/>
          <w:sz w:val="20"/>
        </w:rPr>
      </w:pPr>
    </w:p>
    <w:p w:rsidR="00C8485E" w:rsidRPr="006F7769" w:rsidRDefault="00F41D11" w:rsidP="00DC32CA">
      <w:pPr>
        <w:keepLines/>
        <w:spacing w:after="0" w:line="360" w:lineRule="auto"/>
        <w:ind w:right="1701"/>
        <w:rPr>
          <w:color w:val="000000"/>
          <w:sz w:val="20"/>
        </w:rPr>
      </w:pPr>
    </w:p>
    <w:p w:rsidR="00DC32CA" w:rsidRPr="006F7769" w:rsidRDefault="00F41D11" w:rsidP="00DC32CA">
      <w:pPr>
        <w:keepLines/>
        <w:spacing w:after="0" w:line="360" w:lineRule="auto"/>
        <w:ind w:right="1701"/>
        <w:rPr>
          <w:color w:val="000000"/>
          <w:sz w:val="20"/>
        </w:rPr>
      </w:pPr>
      <w:r w:rsidRPr="006F7769">
        <w:rPr>
          <w:rStyle w:val="a"/>
          <w:rFonts w:cs="ＭＳ 明朝"/>
          <w:color w:val="000000"/>
          <w:sz w:val="20"/>
        </w:rPr>
        <w:t>このプレス・リリースと</w:t>
      </w:r>
      <w:r w:rsidRPr="006F7769">
        <w:rPr>
          <w:rStyle w:val="a"/>
          <w:rFonts w:cs="ＭＳ 明朝"/>
          <w:color w:val="000000"/>
          <w:sz w:val="20"/>
        </w:rPr>
        <w:t>関連</w:t>
      </w:r>
      <w:r w:rsidRPr="006F7769">
        <w:rPr>
          <w:rStyle w:val="a"/>
          <w:rFonts w:cs="ＭＳ 明朝"/>
          <w:color w:val="000000"/>
          <w:sz w:val="20"/>
        </w:rPr>
        <w:t>の</w:t>
      </w:r>
      <w:r w:rsidRPr="006F7769">
        <w:rPr>
          <w:rStyle w:val="a"/>
          <w:rFonts w:cs="ＭＳ 明朝"/>
          <w:color w:val="000000"/>
          <w:sz w:val="20"/>
        </w:rPr>
        <w:t>写真</w:t>
      </w:r>
      <w:r w:rsidRPr="006F7769">
        <w:rPr>
          <w:rStyle w:val="a"/>
          <w:rFonts w:cs="ＭＳ 明朝"/>
          <w:color w:val="000000"/>
          <w:sz w:val="20"/>
        </w:rPr>
        <w:t>は</w:t>
      </w:r>
      <w:r w:rsidRPr="006F7769">
        <w:rPr>
          <w:rStyle w:val="a"/>
          <w:rFonts w:cs="ＭＳ 明朝"/>
          <w:color w:val="000000"/>
          <w:sz w:val="20"/>
        </w:rPr>
        <w:t>www</w:t>
      </w:r>
      <w:bookmarkStart w:id="0" w:name="_GoBack"/>
      <w:bookmarkEnd w:id="0"/>
      <w:r w:rsidRPr="006F7769">
        <w:rPr>
          <w:rStyle w:val="a"/>
          <w:rFonts w:cs="ＭＳ 明朝"/>
          <w:color w:val="000000"/>
          <w:sz w:val="20"/>
        </w:rPr>
        <w:t>.</w:t>
      </w:r>
      <w:r w:rsidRPr="006F7769">
        <w:rPr>
          <w:rStyle w:val="a"/>
          <w:rFonts w:cs="ＭＳ 明朝"/>
          <w:color w:val="000000"/>
          <w:sz w:val="20"/>
        </w:rPr>
        <w:t>PressReleaseFinder</w:t>
      </w:r>
      <w:r w:rsidRPr="006F7769">
        <w:rPr>
          <w:rStyle w:val="a"/>
          <w:rFonts w:cs="ＭＳ 明朝"/>
          <w:color w:val="000000"/>
          <w:sz w:val="20"/>
        </w:rPr>
        <w:t>.</w:t>
      </w:r>
      <w:r w:rsidRPr="006F7769">
        <w:rPr>
          <w:rStyle w:val="a"/>
          <w:rFonts w:cs="ＭＳ 明朝"/>
          <w:color w:val="000000"/>
          <w:sz w:val="20"/>
        </w:rPr>
        <w:t>com</w:t>
      </w:r>
      <w:r w:rsidRPr="006F7769">
        <w:rPr>
          <w:rStyle w:val="a"/>
          <w:rFonts w:cs="ＭＳ 明朝"/>
          <w:color w:val="000000"/>
          <w:sz w:val="20"/>
        </w:rPr>
        <w:t>よりダウンロードすることができます</w:t>
      </w:r>
      <w:r w:rsidRPr="006F7769">
        <w:rPr>
          <w:rStyle w:val="a"/>
          <w:rFonts w:cs="ＭＳ 明朝"/>
          <w:color w:val="000000"/>
          <w:sz w:val="20"/>
        </w:rPr>
        <w:t>。</w:t>
      </w:r>
      <w:hyperlink r:id="rId10" w:history="1">
        <w:r w:rsidRPr="006F7769">
          <w:rPr>
            <w:rStyle w:val="af5"/>
            <w:rFonts w:cs="ＭＳ 明朝"/>
            <w:sz w:val="20"/>
          </w:rPr>
          <w:t>www.PressReleaseFinder.com</w:t>
        </w:r>
      </w:hyperlink>
      <w:r w:rsidRPr="006F7769">
        <w:rPr>
          <w:rStyle w:val="a"/>
          <w:rFonts w:cs="ＭＳ 明朝"/>
          <w:color w:val="000000"/>
          <w:sz w:val="20"/>
        </w:rPr>
        <w:t>.</w:t>
      </w:r>
    </w:p>
    <w:p w:rsidR="00DC32CA" w:rsidRPr="006F7769" w:rsidRDefault="00F41D11" w:rsidP="00DC32CA">
      <w:pPr>
        <w:keepLines/>
        <w:spacing w:after="0" w:line="360" w:lineRule="auto"/>
        <w:ind w:right="1701"/>
        <w:rPr>
          <w:color w:val="000000"/>
          <w:sz w:val="20"/>
        </w:rPr>
      </w:pPr>
      <w:r w:rsidRPr="006F7769">
        <w:rPr>
          <w:rStyle w:val="a"/>
          <w:rFonts w:cs="ＭＳ 明朝"/>
          <w:color w:val="000000"/>
          <w:sz w:val="20"/>
        </w:rPr>
        <w:t>更</w:t>
      </w:r>
      <w:r w:rsidRPr="006F7769">
        <w:rPr>
          <w:rStyle w:val="a"/>
          <w:rFonts w:cs="ＭＳ 明朝"/>
          <w:color w:val="000000"/>
          <w:sz w:val="20"/>
        </w:rPr>
        <w:t>に</w:t>
      </w:r>
      <w:r w:rsidRPr="006F7769">
        <w:rPr>
          <w:rStyle w:val="a"/>
          <w:rFonts w:cs="ＭＳ 明朝"/>
          <w:color w:val="000000"/>
          <w:sz w:val="20"/>
        </w:rPr>
        <w:t>高解像度</w:t>
      </w:r>
      <w:r w:rsidRPr="006F7769">
        <w:rPr>
          <w:rStyle w:val="a"/>
          <w:rFonts w:cs="ＭＳ 明朝"/>
          <w:color w:val="000000"/>
          <w:sz w:val="20"/>
        </w:rPr>
        <w:t>の</w:t>
      </w:r>
      <w:r w:rsidRPr="006F7769">
        <w:rPr>
          <w:rStyle w:val="a"/>
          <w:rFonts w:cs="ＭＳ 明朝"/>
          <w:color w:val="000000"/>
          <w:sz w:val="20"/>
        </w:rPr>
        <w:t>画像</w:t>
      </w:r>
      <w:r w:rsidRPr="006F7769">
        <w:rPr>
          <w:rStyle w:val="a"/>
          <w:rFonts w:cs="ＭＳ 明朝"/>
          <w:color w:val="000000"/>
          <w:sz w:val="20"/>
        </w:rPr>
        <w:t>が</w:t>
      </w:r>
      <w:r w:rsidRPr="006F7769">
        <w:rPr>
          <w:rStyle w:val="a"/>
          <w:rFonts w:cs="ＭＳ 明朝"/>
          <w:color w:val="000000"/>
          <w:sz w:val="20"/>
        </w:rPr>
        <w:t>必要</w:t>
      </w:r>
      <w:r w:rsidRPr="006F7769">
        <w:rPr>
          <w:rStyle w:val="a"/>
          <w:rFonts w:cs="ＭＳ 明朝"/>
          <w:color w:val="000000"/>
          <w:sz w:val="20"/>
        </w:rPr>
        <w:t>な</w:t>
      </w:r>
      <w:r w:rsidRPr="006F7769">
        <w:rPr>
          <w:rStyle w:val="a"/>
          <w:rFonts w:cs="ＭＳ 明朝"/>
          <w:color w:val="000000"/>
          <w:sz w:val="20"/>
        </w:rPr>
        <w:t>場合</w:t>
      </w:r>
      <w:r w:rsidRPr="006F7769">
        <w:rPr>
          <w:rStyle w:val="a"/>
          <w:rFonts w:cs="ＭＳ 明朝"/>
          <w:color w:val="000000"/>
          <w:sz w:val="20"/>
        </w:rPr>
        <w:t>は</w:t>
      </w:r>
      <w:r w:rsidRPr="006F7769">
        <w:rPr>
          <w:rStyle w:val="a"/>
          <w:rFonts w:cs="ＭＳ 明朝"/>
          <w:color w:val="000000"/>
          <w:sz w:val="20"/>
        </w:rPr>
        <w:t>、</w:t>
      </w:r>
      <w:r w:rsidRPr="006F7769">
        <w:rPr>
          <w:rStyle w:val="a"/>
          <w:rFonts w:cs="ＭＳ 明朝"/>
          <w:color w:val="000000"/>
          <w:sz w:val="20"/>
        </w:rPr>
        <w:t>シリア・ニールセン</w:t>
      </w:r>
      <w:r w:rsidRPr="006F7769">
        <w:rPr>
          <w:rStyle w:val="a"/>
          <w:rFonts w:cs="ＭＳ 明朝"/>
          <w:color w:val="000000"/>
          <w:sz w:val="20"/>
        </w:rPr>
        <w:t>宛</w:t>
      </w:r>
      <w:r w:rsidRPr="006F7769">
        <w:rPr>
          <w:rStyle w:val="a"/>
          <w:rFonts w:cs="ＭＳ 明朝"/>
          <w:color w:val="000000"/>
          <w:sz w:val="20"/>
        </w:rPr>
        <w:t>お</w:t>
      </w:r>
      <w:r w:rsidRPr="006F7769">
        <w:rPr>
          <w:rStyle w:val="a"/>
          <w:rFonts w:cs="ＭＳ 明朝"/>
          <w:color w:val="000000"/>
          <w:sz w:val="20"/>
        </w:rPr>
        <w:t>問</w:t>
      </w:r>
      <w:r w:rsidRPr="006F7769">
        <w:rPr>
          <w:rStyle w:val="a"/>
          <w:rFonts w:cs="ＭＳ 明朝"/>
          <w:color w:val="000000"/>
          <w:sz w:val="20"/>
        </w:rPr>
        <w:t>い</w:t>
      </w:r>
      <w:r w:rsidRPr="006F7769">
        <w:rPr>
          <w:rStyle w:val="a"/>
          <w:rFonts w:cs="ＭＳ 明朝"/>
          <w:color w:val="000000"/>
          <w:sz w:val="20"/>
        </w:rPr>
        <w:t>合</w:t>
      </w:r>
      <w:r w:rsidRPr="006F7769">
        <w:rPr>
          <w:rStyle w:val="a"/>
          <w:rFonts w:cs="ＭＳ 明朝"/>
          <w:color w:val="000000"/>
          <w:sz w:val="20"/>
        </w:rPr>
        <w:t>わせください</w:t>
      </w:r>
      <w:r w:rsidRPr="006F7769">
        <w:rPr>
          <w:rStyle w:val="a"/>
          <w:rFonts w:cs="ＭＳ 明朝"/>
          <w:color w:val="000000"/>
          <w:sz w:val="20"/>
        </w:rPr>
        <w:t>。（</w:t>
      </w:r>
      <w:hyperlink r:id="rId11" w:history="1">
        <w:r w:rsidRPr="006F7769">
          <w:rPr>
            <w:rStyle w:val="af5"/>
            <w:rFonts w:cs="ＭＳ 明朝"/>
            <w:sz w:val="20"/>
          </w:rPr>
          <w:t>snielsen@emg-pr.com</w:t>
        </w:r>
      </w:hyperlink>
      <w:r w:rsidRPr="006F7769">
        <w:rPr>
          <w:rStyle w:val="a"/>
          <w:rFonts w:cs="ＭＳ 明朝"/>
          <w:color w:val="000000"/>
          <w:sz w:val="20"/>
        </w:rPr>
        <w:t xml:space="preserve">, </w:t>
      </w:r>
      <w:r w:rsidRPr="006F7769">
        <w:rPr>
          <w:rStyle w:val="a"/>
          <w:rFonts w:cs="ＭＳ 明朝"/>
          <w:color w:val="000000"/>
          <w:sz w:val="20"/>
        </w:rPr>
        <w:t>+</w:t>
      </w:r>
      <w:r w:rsidRPr="006F7769">
        <w:rPr>
          <w:rStyle w:val="a"/>
          <w:rFonts w:cs="ＭＳ 明朝"/>
          <w:color w:val="000000"/>
          <w:sz w:val="20"/>
        </w:rPr>
        <w:t>31 164 317 036</w:t>
      </w:r>
      <w:r w:rsidRPr="006F7769">
        <w:rPr>
          <w:rStyle w:val="a"/>
          <w:rFonts w:cs="ＭＳ 明朝"/>
          <w:color w:val="000000"/>
          <w:sz w:val="20"/>
        </w:rPr>
        <w:t>）</w:t>
      </w:r>
      <w:r w:rsidRPr="006F7769">
        <w:rPr>
          <w:rStyle w:val="a"/>
          <w:rFonts w:cs="ＭＳ 明朝"/>
          <w:color w:val="000000"/>
          <w:sz w:val="20"/>
        </w:rPr>
        <w:t>.</w:t>
      </w:r>
    </w:p>
    <w:sectPr w:rsidR="00DC32CA" w:rsidRPr="006F7769" w:rsidSect="00CF1ABB">
      <w:headerReference w:type="default" r:id="rId12"/>
      <w:headerReference w:type="first" r:id="rId13"/>
      <w:footerReference w:type="first" r:id="rId14"/>
      <w:pgSz w:w="11907" w:h="16840" w:code="9"/>
      <w:pgMar w:top="2268" w:right="1843" w:bottom="1418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40481" w:rsidRDefault="00F41D11" w:rsidP="00784C57">
      <w:pPr>
        <w:spacing w:after="0" w:line="240" w:lineRule="auto"/>
      </w:pPr>
      <w:r>
        <w:separator/>
      </w:r>
    </w:p>
  </w:endnote>
  <w:endnote w:type="continuationSeparator" w:id="0">
    <w:p w:rsidR="00E40481" w:rsidRDefault="00F41D11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25F3" w:rsidRDefault="00F41D11" w:rsidP="00502615">
    <w:pPr>
      <w:pStyle w:val="a7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40481" w:rsidRDefault="00F41D11" w:rsidP="00784C57">
      <w:pPr>
        <w:spacing w:after="0" w:line="240" w:lineRule="auto"/>
      </w:pPr>
      <w:r>
        <w:separator/>
      </w:r>
    </w:p>
  </w:footnote>
  <w:footnote w:type="continuationSeparator" w:id="0">
    <w:p w:rsidR="00E40481" w:rsidRDefault="00F41D11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2615" w:rsidRPr="00502615" w:rsidRDefault="006F7769" w:rsidP="00502615">
    <w:pPr>
      <w:pStyle w:val="a5"/>
      <w:tabs>
        <w:tab w:val="clear" w:pos="4703"/>
        <w:tab w:val="clear" w:pos="9406"/>
      </w:tabs>
      <w:spacing w:before="1440"/>
      <w:rPr>
        <w:sz w:val="20"/>
        <w:szCs w:val="20"/>
      </w:rPr>
    </w:pPr>
    <w:r>
      <w:rPr>
        <w:noProof/>
        <w:lang w:val="en-US" w:bidi="ar-SA"/>
      </w:rPr>
      <w:drawing>
        <wp:anchor distT="0" distB="0" distL="114300" distR="114300" simplePos="0" relativeHeight="251658752" behindDoc="0" locked="0" layoutInCell="1" allowOverlap="1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0" t="0" r="0" b="0"/>
          <wp:wrapNone/>
          <wp:docPr id="3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563C24" w:rsidTr="00502615">
      <w:tc>
        <w:tcPr>
          <w:tcW w:w="6912" w:type="dxa"/>
        </w:tcPr>
        <w:p w:rsidR="00502615" w:rsidRPr="00563C24" w:rsidRDefault="00F41D11" w:rsidP="00DF6CC5">
          <w:pPr>
            <w:spacing w:after="0" w:line="360" w:lineRule="auto"/>
            <w:ind w:left="-109"/>
            <w:jc w:val="both"/>
            <w:rPr>
              <w:b/>
              <w:bCs/>
              <w:color w:val="365F91"/>
              <w:sz w:val="40"/>
              <w:szCs w:val="40"/>
            </w:rPr>
          </w:pPr>
          <w:r w:rsidRPr="00563C24">
            <w:rPr>
              <w:rStyle w:val="a"/>
              <w:rFonts w:cs="ＭＳ 明朝"/>
              <w:b/>
              <w:color w:val="365F91"/>
              <w:sz w:val="40"/>
            </w:rPr>
            <w:t>プレス・リリース</w:t>
          </w:r>
        </w:p>
        <w:p w:rsidR="002877B6" w:rsidRPr="00563C24" w:rsidRDefault="00F41D11" w:rsidP="00DF6CC5">
          <w:pPr>
            <w:spacing w:after="0" w:line="360" w:lineRule="auto"/>
            <w:ind w:left="-109"/>
            <w:jc w:val="both"/>
            <w:rPr>
              <w:b/>
              <w:bCs/>
              <w:sz w:val="16"/>
              <w:szCs w:val="16"/>
            </w:rPr>
          </w:pPr>
          <w:r w:rsidRPr="00563C24">
            <w:rPr>
              <w:rStyle w:val="a"/>
              <w:rFonts w:cs="ＭＳ 明朝"/>
              <w:b/>
            </w:rPr>
            <w:t>安全</w:t>
          </w:r>
          <w:r w:rsidRPr="00563C24">
            <w:rPr>
              <w:rStyle w:val="a"/>
              <w:rFonts w:cs="ＭＳ 明朝"/>
              <w:b/>
            </w:rPr>
            <w:t>でサスティナブルな</w:t>
          </w:r>
          <w:r w:rsidRPr="00563C24">
            <w:rPr>
              <w:rStyle w:val="a"/>
              <w:rFonts w:cs="ＭＳ 明朝"/>
              <w:b/>
            </w:rPr>
            <w:t>、</w:t>
          </w:r>
          <w:r w:rsidRPr="00563C24">
            <w:rPr>
              <w:rStyle w:val="a"/>
              <w:rFonts w:cs="ＭＳ 明朝"/>
              <w:b/>
            </w:rPr>
            <w:t>複合成形</w:t>
          </w:r>
          <w:r w:rsidRPr="00563C24">
            <w:rPr>
              <w:rStyle w:val="a"/>
              <w:rFonts w:cs="ＭＳ 明朝"/>
              <w:b/>
            </w:rPr>
            <w:t>による</w:t>
          </w:r>
          <w:r w:rsidRPr="00563C24">
            <w:rPr>
              <w:rStyle w:val="a"/>
              <w:rFonts w:cs="ＭＳ 明朝"/>
              <w:b/>
            </w:rPr>
            <w:t>愛犬玩具用途</w:t>
          </w:r>
          <w:r w:rsidRPr="00563C24">
            <w:rPr>
              <w:rStyle w:val="a"/>
              <w:rFonts w:cs="ＭＳ 明朝"/>
              <w:b/>
            </w:rPr>
            <w:t>における</w:t>
          </w:r>
          <w:r w:rsidRPr="00563C24">
            <w:rPr>
              <w:rStyle w:val="a"/>
              <w:rFonts w:cs="ＭＳ 明朝"/>
              <w:b/>
              <w:sz w:val="16"/>
            </w:rPr>
            <w:t>THERMOLAST</w:t>
          </w:r>
          <w:r w:rsidRPr="00563C24">
            <w:rPr>
              <w:rStyle w:val="a"/>
              <w:rFonts w:cs="ＭＳ 明朝"/>
              <w:b/>
              <w:sz w:val="16"/>
              <w:vertAlign w:val="superscript"/>
            </w:rPr>
            <w:t>®</w:t>
          </w:r>
          <w:r w:rsidRPr="00563C24">
            <w:rPr>
              <w:rStyle w:val="a"/>
              <w:rFonts w:cs="ＭＳ 明朝"/>
              <w:b/>
              <w:sz w:val="16"/>
            </w:rPr>
            <w:t xml:space="preserve"> K</w:t>
          </w:r>
        </w:p>
        <w:p w:rsidR="002877B6" w:rsidRPr="00563C24" w:rsidRDefault="00F41D11" w:rsidP="00DF6CC5">
          <w:pPr>
            <w:spacing w:after="0" w:line="360" w:lineRule="auto"/>
            <w:ind w:left="-109"/>
            <w:jc w:val="both"/>
            <w:rPr>
              <w:b/>
              <w:bCs/>
              <w:sz w:val="16"/>
              <w:szCs w:val="16"/>
            </w:rPr>
          </w:pPr>
          <w:r w:rsidRPr="00563C24">
            <w:rPr>
              <w:rStyle w:val="a"/>
              <w:rFonts w:cs="ＭＳ 明朝"/>
              <w:b/>
              <w:sz w:val="16"/>
            </w:rPr>
            <w:t>ジョージア</w:t>
          </w:r>
          <w:r w:rsidRPr="00563C24">
            <w:rPr>
              <w:rStyle w:val="a"/>
              <w:rFonts w:cs="ＭＳ 明朝"/>
              <w:b/>
              <w:sz w:val="16"/>
            </w:rPr>
            <w:t>州</w:t>
          </w:r>
          <w:r w:rsidRPr="00563C24">
            <w:rPr>
              <w:rStyle w:val="a"/>
              <w:rFonts w:cs="ＭＳ 明朝"/>
              <w:b/>
              <w:sz w:val="16"/>
            </w:rPr>
            <w:t>ブフォード</w:t>
          </w:r>
          <w:r w:rsidRPr="00563C24">
            <w:rPr>
              <w:rStyle w:val="a"/>
              <w:rFonts w:cs="ＭＳ 明朝"/>
              <w:b/>
              <w:sz w:val="16"/>
            </w:rPr>
            <w:t>、</w:t>
          </w:r>
          <w:r w:rsidRPr="00563C24">
            <w:rPr>
              <w:rStyle w:val="a"/>
              <w:rFonts w:cs="ＭＳ 明朝"/>
              <w:b/>
              <w:sz w:val="16"/>
            </w:rPr>
            <w:t>2</w:t>
          </w:r>
          <w:r w:rsidRPr="00563C24">
            <w:rPr>
              <w:rStyle w:val="a"/>
              <w:rFonts w:cs="ＭＳ 明朝"/>
              <w:b/>
              <w:sz w:val="16"/>
            </w:rPr>
            <w:t>019</w:t>
          </w:r>
          <w:r w:rsidRPr="00563C24">
            <w:rPr>
              <w:rStyle w:val="a"/>
              <w:rFonts w:cs="ＭＳ 明朝"/>
              <w:b/>
              <w:sz w:val="16"/>
            </w:rPr>
            <w:t>年</w:t>
          </w:r>
          <w:r w:rsidRPr="00563C24">
            <w:rPr>
              <w:rStyle w:val="a"/>
              <w:rFonts w:cs="ＭＳ 明朝"/>
              <w:b/>
              <w:sz w:val="16"/>
            </w:rPr>
            <w:t>4</w:t>
          </w:r>
          <w:r w:rsidRPr="00563C24">
            <w:rPr>
              <w:rStyle w:val="a"/>
              <w:rFonts w:cs="ＭＳ 明朝"/>
              <w:b/>
              <w:sz w:val="16"/>
            </w:rPr>
            <w:t>月</w:t>
          </w:r>
        </w:p>
        <w:p w:rsidR="00502615" w:rsidRPr="00563C24" w:rsidRDefault="00F41D11" w:rsidP="00DF6CC5">
          <w:pPr>
            <w:spacing w:after="0" w:line="360" w:lineRule="auto"/>
            <w:ind w:left="-109"/>
            <w:jc w:val="both"/>
            <w:rPr>
              <w:b/>
              <w:bCs/>
              <w:sz w:val="16"/>
              <w:szCs w:val="16"/>
            </w:rPr>
          </w:pPr>
          <w:r w:rsidRPr="00563C24">
            <w:rPr>
              <w:rStyle w:val="a"/>
              <w:rFonts w:cs="ＭＳ 明朝"/>
              <w:b/>
              <w:sz w:val="16"/>
            </w:rPr>
            <w:t>ページ</w:t>
          </w:r>
          <w:r w:rsidRPr="00563C24">
            <w:rPr>
              <w:rStyle w:val="a"/>
              <w:rFonts w:cs="ＭＳ 明朝"/>
              <w:b/>
              <w:sz w:val="16"/>
            </w:rPr>
            <w:t xml:space="preserve"> </w:t>
          </w:r>
          <w:r w:rsidRPr="00563C24">
            <w:rPr>
              <w:rStyle w:val="a"/>
              <w:rFonts w:cs="ＭＳ 明朝"/>
              <w:b/>
              <w:sz w:val="16"/>
            </w:rPr>
            <w:fldChar w:fldCharType="begin"/>
          </w:r>
          <w:r w:rsidRPr="00563C24">
            <w:rPr>
              <w:rStyle w:val="a"/>
              <w:rFonts w:cs="ＭＳ 明朝"/>
              <w:b/>
              <w:sz w:val="16"/>
            </w:rPr>
            <w:instrText>PAGE  \* Arabic  \* MERGEFORMAT</w:instrText>
          </w:r>
          <w:r w:rsidRPr="00563C24">
            <w:rPr>
              <w:rStyle w:val="a"/>
              <w:rFonts w:cs="ＭＳ 明朝"/>
              <w:b/>
              <w:sz w:val="16"/>
            </w:rPr>
            <w:fldChar w:fldCharType="separate"/>
          </w:r>
          <w:r>
            <w:rPr>
              <w:rStyle w:val="a"/>
              <w:rFonts w:cs="ＭＳ 明朝"/>
              <w:b/>
              <w:noProof/>
              <w:sz w:val="16"/>
            </w:rPr>
            <w:t>5</w:t>
          </w:r>
          <w:r w:rsidRPr="00563C24">
            <w:rPr>
              <w:rStyle w:val="a"/>
              <w:rFonts w:cs="ＭＳ 明朝"/>
              <w:b/>
              <w:sz w:val="16"/>
            </w:rPr>
            <w:fldChar w:fldCharType="end"/>
          </w:r>
          <w:r w:rsidRPr="00563C24">
            <w:rPr>
              <w:rStyle w:val="a"/>
              <w:rFonts w:cs="ＭＳ 明朝"/>
              <w:b/>
              <w:sz w:val="16"/>
            </w:rPr>
            <w:t xml:space="preserve"> </w:t>
          </w:r>
          <w:r w:rsidRPr="00563C24">
            <w:rPr>
              <w:rStyle w:val="a"/>
              <w:rFonts w:cs="ＭＳ 明朝"/>
              <w:b/>
              <w:sz w:val="16"/>
            </w:rPr>
            <w:t>/</w:t>
          </w:r>
          <w:r w:rsidRPr="00563C24">
            <w:rPr>
              <w:rStyle w:val="a"/>
              <w:rFonts w:cs="ＭＳ 明朝"/>
              <w:b/>
              <w:sz w:val="16"/>
            </w:rPr>
            <w:t>4</w:t>
          </w:r>
        </w:p>
      </w:tc>
    </w:tr>
  </w:tbl>
  <w:p w:rsidR="00502615" w:rsidRPr="002877B6" w:rsidRDefault="00F41D11" w:rsidP="00502615">
    <w:pPr>
      <w:pStyle w:val="a5"/>
      <w:tabs>
        <w:tab w:val="clear" w:pos="4703"/>
        <w:tab w:val="clear" w:pos="9406"/>
      </w:tabs>
      <w:rPr>
        <w:sz w:val="20"/>
        <w:szCs w:val="20"/>
      </w:rPr>
    </w:pPr>
  </w:p>
  <w:p w:rsidR="00AB32AB" w:rsidRPr="002877B6" w:rsidRDefault="00F41D11" w:rsidP="00502615">
    <w:pPr>
      <w:pStyle w:val="a5"/>
      <w:tabs>
        <w:tab w:val="clear" w:pos="4703"/>
        <w:tab w:val="clear" w:pos="9406"/>
      </w:tabs>
      <w:rPr>
        <w:sz w:val="20"/>
        <w:szCs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2615" w:rsidRPr="006F7769" w:rsidRDefault="006F7769" w:rsidP="00502615">
    <w:pPr>
      <w:pStyle w:val="a5"/>
      <w:tabs>
        <w:tab w:val="clear" w:pos="4703"/>
        <w:tab w:val="clear" w:pos="9406"/>
      </w:tabs>
      <w:spacing w:before="1440"/>
      <w:rPr>
        <w:sz w:val="20"/>
        <w:szCs w:val="20"/>
      </w:rPr>
    </w:pPr>
    <w:r w:rsidRPr="006F7769">
      <w:rPr>
        <w:noProof/>
        <w:lang w:val="en-US" w:bidi="ar-SA"/>
      </w:rPr>
      <w:drawing>
        <wp:anchor distT="0" distB="0" distL="114300" distR="114300" simplePos="0" relativeHeight="251656704" behindDoc="0" locked="0" layoutInCell="1" allowOverlap="1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6F7769" w:rsidTr="00E40481">
      <w:tc>
        <w:tcPr>
          <w:tcW w:w="6912" w:type="dxa"/>
        </w:tcPr>
        <w:p w:rsidR="00502615" w:rsidRPr="006F7769" w:rsidRDefault="00F41D11" w:rsidP="00502615">
          <w:pPr>
            <w:spacing w:after="0" w:line="360" w:lineRule="auto"/>
            <w:jc w:val="both"/>
            <w:rPr>
              <w:b/>
              <w:bCs/>
              <w:color w:val="365F91"/>
              <w:sz w:val="40"/>
              <w:szCs w:val="40"/>
            </w:rPr>
          </w:pPr>
          <w:r w:rsidRPr="006F7769">
            <w:rPr>
              <w:rStyle w:val="a"/>
              <w:rFonts w:cs="ＭＳ 明朝"/>
              <w:b/>
              <w:color w:val="365F91"/>
              <w:sz w:val="40"/>
            </w:rPr>
            <w:t>プレス・リリース</w:t>
          </w:r>
        </w:p>
        <w:p w:rsidR="00502615" w:rsidRPr="006F7769" w:rsidRDefault="00F41D11" w:rsidP="00502615">
          <w:pPr>
            <w:spacing w:after="0" w:line="360" w:lineRule="auto"/>
            <w:jc w:val="both"/>
            <w:rPr>
              <w:b/>
              <w:bCs/>
              <w:sz w:val="16"/>
              <w:szCs w:val="16"/>
            </w:rPr>
          </w:pPr>
          <w:r w:rsidRPr="006F7769">
            <w:rPr>
              <w:rStyle w:val="a"/>
              <w:rFonts w:cs="ＭＳ 明朝"/>
              <w:b/>
            </w:rPr>
            <w:t>安全</w:t>
          </w:r>
          <w:r w:rsidRPr="006F7769">
            <w:rPr>
              <w:rStyle w:val="a"/>
              <w:rFonts w:cs="ＭＳ 明朝"/>
              <w:b/>
            </w:rPr>
            <w:t>でサステ</w:t>
          </w:r>
          <w:r w:rsidR="006F7769">
            <w:rPr>
              <w:rStyle w:val="a"/>
              <w:rFonts w:cs="ＭＳ 明朝" w:hint="eastAsia"/>
              <w:b/>
            </w:rPr>
            <w:t>ィ</w:t>
          </w:r>
          <w:r w:rsidRPr="006F7769">
            <w:rPr>
              <w:rStyle w:val="a"/>
              <w:rFonts w:cs="ＭＳ 明朝"/>
              <w:b/>
            </w:rPr>
            <w:t>ナブル</w:t>
          </w:r>
          <w:r w:rsidR="006F7769">
            <w:rPr>
              <w:rStyle w:val="a"/>
              <w:rFonts w:cs="ＭＳ 明朝" w:hint="eastAsia"/>
              <w:b/>
            </w:rPr>
            <w:t xml:space="preserve"> - </w:t>
          </w:r>
          <w:r w:rsidRPr="006F7769">
            <w:rPr>
              <w:rStyle w:val="a"/>
              <w:rFonts w:cs="ＭＳ 明朝"/>
              <w:b/>
            </w:rPr>
            <w:t>複合成形</w:t>
          </w:r>
          <w:r w:rsidRPr="006F7769">
            <w:rPr>
              <w:rStyle w:val="a"/>
              <w:rFonts w:cs="ＭＳ 明朝"/>
              <w:b/>
            </w:rPr>
            <w:t>による</w:t>
          </w:r>
          <w:r w:rsidR="006F7769">
            <w:rPr>
              <w:rStyle w:val="a"/>
              <w:rFonts w:cs="ＭＳ 明朝" w:hint="eastAsia"/>
              <w:b/>
            </w:rPr>
            <w:t>、</w:t>
          </w:r>
          <w:r w:rsidRPr="006F7769">
            <w:rPr>
              <w:rStyle w:val="a"/>
              <w:rFonts w:cs="ＭＳ 明朝"/>
              <w:b/>
            </w:rPr>
            <w:t>愛犬玩具用途</w:t>
          </w:r>
          <w:r w:rsidR="006F7769">
            <w:rPr>
              <w:rStyle w:val="a"/>
              <w:rFonts w:cs="ＭＳ 明朝" w:hint="eastAsia"/>
              <w:b/>
            </w:rPr>
            <w:t>での</w:t>
          </w:r>
          <w:r w:rsidRPr="006F7769">
            <w:rPr>
              <w:rStyle w:val="a"/>
              <w:rFonts w:cs="ＭＳ 明朝"/>
              <w:b/>
            </w:rPr>
            <w:t>THERMOLAST</w:t>
          </w:r>
          <w:r w:rsidRPr="006F7769">
            <w:rPr>
              <w:rStyle w:val="a"/>
              <w:rFonts w:cs="ＭＳ 明朝"/>
              <w:b/>
              <w:vertAlign w:val="superscript"/>
            </w:rPr>
            <w:t>®</w:t>
          </w:r>
          <w:r w:rsidRPr="006F7769">
            <w:rPr>
              <w:rStyle w:val="a"/>
              <w:rFonts w:cs="ＭＳ 明朝"/>
              <w:b/>
            </w:rPr>
            <w:t xml:space="preserve"> K</w:t>
          </w:r>
          <w:r w:rsidR="006F7769">
            <w:rPr>
              <w:rStyle w:val="a"/>
              <w:rFonts w:cs="ＭＳ 明朝" w:hint="eastAsia"/>
              <w:b/>
            </w:rPr>
            <w:t>の活用</w:t>
          </w:r>
        </w:p>
        <w:p w:rsidR="00502615" w:rsidRPr="006F7769" w:rsidRDefault="00F41D11" w:rsidP="002877B6">
          <w:pPr>
            <w:spacing w:after="0" w:line="360" w:lineRule="auto"/>
            <w:jc w:val="both"/>
            <w:rPr>
              <w:b/>
              <w:sz w:val="16"/>
            </w:rPr>
          </w:pPr>
          <w:r w:rsidRPr="006F7769">
            <w:rPr>
              <w:rStyle w:val="a"/>
              <w:rFonts w:cs="ＭＳ 明朝"/>
              <w:b/>
              <w:sz w:val="16"/>
            </w:rPr>
            <w:t>ジョージア</w:t>
          </w:r>
          <w:r w:rsidRPr="006F7769">
            <w:rPr>
              <w:rStyle w:val="a"/>
              <w:rFonts w:cs="ＭＳ 明朝"/>
              <w:b/>
              <w:sz w:val="16"/>
            </w:rPr>
            <w:t>州</w:t>
          </w:r>
          <w:r w:rsidRPr="006F7769">
            <w:rPr>
              <w:rStyle w:val="a"/>
              <w:rFonts w:cs="ＭＳ 明朝"/>
              <w:b/>
              <w:sz w:val="16"/>
            </w:rPr>
            <w:t>ブフォード</w:t>
          </w:r>
          <w:r w:rsidRPr="006F7769">
            <w:rPr>
              <w:rStyle w:val="a"/>
              <w:rFonts w:cs="ＭＳ 明朝"/>
              <w:b/>
              <w:sz w:val="16"/>
            </w:rPr>
            <w:t>、</w:t>
          </w:r>
          <w:r w:rsidRPr="006F7769">
            <w:rPr>
              <w:rStyle w:val="a"/>
              <w:rFonts w:cs="ＭＳ 明朝"/>
              <w:b/>
              <w:sz w:val="16"/>
            </w:rPr>
            <w:t>2019</w:t>
          </w:r>
          <w:r w:rsidRPr="006F7769">
            <w:rPr>
              <w:rStyle w:val="a"/>
              <w:rFonts w:cs="ＭＳ 明朝"/>
              <w:b/>
              <w:sz w:val="16"/>
            </w:rPr>
            <w:t>年</w:t>
          </w:r>
          <w:r w:rsidRPr="006F7769">
            <w:rPr>
              <w:rStyle w:val="a"/>
              <w:rFonts w:cs="ＭＳ 明朝"/>
              <w:b/>
              <w:sz w:val="16"/>
            </w:rPr>
            <w:t>4</w:t>
          </w:r>
          <w:r w:rsidRPr="006F7769">
            <w:rPr>
              <w:rStyle w:val="a"/>
              <w:rFonts w:cs="ＭＳ 明朝"/>
              <w:b/>
              <w:sz w:val="16"/>
            </w:rPr>
            <w:t>月</w:t>
          </w:r>
        </w:p>
        <w:p w:rsidR="00502615" w:rsidRPr="006F7769" w:rsidRDefault="00F41D11" w:rsidP="002F6BA9">
          <w:pPr>
            <w:spacing w:after="0" w:line="360" w:lineRule="auto"/>
            <w:jc w:val="both"/>
            <w:rPr>
              <w:b/>
              <w:bCs/>
              <w:sz w:val="16"/>
              <w:szCs w:val="16"/>
            </w:rPr>
          </w:pPr>
          <w:r w:rsidRPr="006F7769">
            <w:rPr>
              <w:rStyle w:val="a"/>
              <w:rFonts w:cs="ＭＳ 明朝"/>
              <w:b/>
              <w:sz w:val="16"/>
            </w:rPr>
            <w:t>ページ</w:t>
          </w:r>
          <w:r w:rsidRPr="006F7769">
            <w:rPr>
              <w:rStyle w:val="a"/>
              <w:rFonts w:cs="ＭＳ 明朝"/>
              <w:b/>
              <w:sz w:val="16"/>
            </w:rPr>
            <w:t xml:space="preserve"> </w:t>
          </w:r>
          <w:r w:rsidRPr="006F7769">
            <w:rPr>
              <w:rStyle w:val="a"/>
              <w:rFonts w:cs="ＭＳ 明朝"/>
              <w:b/>
              <w:sz w:val="16"/>
            </w:rPr>
            <w:fldChar w:fldCharType="begin"/>
          </w:r>
          <w:r w:rsidRPr="006F7769">
            <w:rPr>
              <w:rStyle w:val="a"/>
              <w:rFonts w:cs="ＭＳ 明朝"/>
              <w:b/>
              <w:sz w:val="16"/>
            </w:rPr>
            <w:instrText>PAGE  \* Arabic  \* MERGEFORMAT</w:instrText>
          </w:r>
          <w:r w:rsidRPr="006F7769">
            <w:rPr>
              <w:rStyle w:val="a"/>
              <w:rFonts w:cs="ＭＳ 明朝"/>
              <w:b/>
              <w:sz w:val="16"/>
            </w:rPr>
            <w:fldChar w:fldCharType="separate"/>
          </w:r>
          <w:r>
            <w:rPr>
              <w:rStyle w:val="a"/>
              <w:rFonts w:cs="ＭＳ 明朝"/>
              <w:b/>
              <w:noProof/>
              <w:sz w:val="16"/>
            </w:rPr>
            <w:t>1</w:t>
          </w:r>
          <w:r w:rsidRPr="006F7769">
            <w:rPr>
              <w:rStyle w:val="a"/>
              <w:rFonts w:cs="ＭＳ 明朝"/>
              <w:b/>
              <w:sz w:val="16"/>
            </w:rPr>
            <w:fldChar w:fldCharType="end"/>
          </w:r>
          <w:r w:rsidRPr="006F7769">
            <w:rPr>
              <w:rStyle w:val="a"/>
              <w:rFonts w:cs="ＭＳ 明朝"/>
              <w:b/>
              <w:sz w:val="16"/>
            </w:rPr>
            <w:t xml:space="preserve"> </w:t>
          </w:r>
          <w:r w:rsidRPr="006F7769">
            <w:rPr>
              <w:rStyle w:val="a"/>
              <w:rFonts w:cs="ＭＳ 明朝"/>
              <w:b/>
              <w:sz w:val="16"/>
            </w:rPr>
            <w:t>/</w:t>
          </w:r>
          <w:r w:rsidRPr="006F7769">
            <w:rPr>
              <w:rStyle w:val="a"/>
              <w:rFonts w:cs="ＭＳ 明朝"/>
              <w:b/>
              <w:sz w:val="16"/>
            </w:rPr>
            <w:t>4</w:t>
          </w:r>
        </w:p>
      </w:tc>
      <w:tc>
        <w:tcPr>
          <w:tcW w:w="2977" w:type="dxa"/>
        </w:tcPr>
        <w:p w:rsidR="00CF1ABB" w:rsidRPr="006F7769" w:rsidRDefault="00F41D11" w:rsidP="00CF1ABB">
          <w:pPr>
            <w:pStyle w:val="a5"/>
            <w:rPr>
              <w:sz w:val="16"/>
              <w:lang w:val="en-US"/>
            </w:rPr>
          </w:pPr>
          <w:r w:rsidRPr="006F7769">
            <w:rPr>
              <w:rStyle w:val="a5"/>
              <w:rFonts w:cs="ＭＳ 明朝"/>
              <w:sz w:val="16"/>
              <w:lang w:val="en-US"/>
            </w:rPr>
            <w:t>KRAIBURG TPE Corporation</w:t>
          </w:r>
        </w:p>
        <w:p w:rsidR="00CF1ABB" w:rsidRPr="006F7769" w:rsidRDefault="00F41D11" w:rsidP="00CF1ABB">
          <w:pPr>
            <w:pStyle w:val="a5"/>
            <w:rPr>
              <w:sz w:val="16"/>
              <w:lang w:val="en-US"/>
            </w:rPr>
          </w:pPr>
          <w:r w:rsidRPr="006F7769">
            <w:rPr>
              <w:rStyle w:val="a5"/>
              <w:rFonts w:cs="ＭＳ 明朝"/>
              <w:sz w:val="16"/>
              <w:lang w:val="en-US"/>
            </w:rPr>
            <w:t xml:space="preserve">4365 </w:t>
          </w:r>
          <w:r w:rsidRPr="006F7769">
            <w:rPr>
              <w:rStyle w:val="a5"/>
              <w:rFonts w:cs="ＭＳ 明朝"/>
              <w:sz w:val="16"/>
              <w:lang w:val="en-US"/>
            </w:rPr>
            <w:t>Hamilton Mill Rd</w:t>
          </w:r>
          <w:r w:rsidRPr="006F7769">
            <w:rPr>
              <w:rStyle w:val="a5"/>
              <w:rFonts w:cs="ＭＳ 明朝"/>
              <w:sz w:val="16"/>
              <w:lang w:val="en-US"/>
            </w:rPr>
            <w:t>.</w:t>
          </w:r>
        </w:p>
        <w:p w:rsidR="00CF1ABB" w:rsidRPr="006F7769" w:rsidRDefault="00F41D11" w:rsidP="00CF1ABB">
          <w:pPr>
            <w:pStyle w:val="a5"/>
            <w:rPr>
              <w:sz w:val="16"/>
            </w:rPr>
          </w:pPr>
          <w:r w:rsidRPr="006F7769">
            <w:rPr>
              <w:rStyle w:val="a5"/>
              <w:rFonts w:cs="ＭＳ 明朝"/>
              <w:sz w:val="16"/>
            </w:rPr>
            <w:t>Buford</w:t>
          </w:r>
          <w:r w:rsidRPr="006F7769">
            <w:rPr>
              <w:rStyle w:val="a5"/>
              <w:rFonts w:cs="ＭＳ 明朝"/>
              <w:sz w:val="16"/>
            </w:rPr>
            <w:t xml:space="preserve">, </w:t>
          </w:r>
          <w:r w:rsidRPr="006F7769">
            <w:rPr>
              <w:rStyle w:val="a5"/>
              <w:rFonts w:cs="ＭＳ 明朝"/>
              <w:sz w:val="16"/>
            </w:rPr>
            <w:t xml:space="preserve">GA </w:t>
          </w:r>
          <w:r w:rsidRPr="006F7769">
            <w:rPr>
              <w:rStyle w:val="a5"/>
              <w:rFonts w:cs="ＭＳ 明朝"/>
              <w:sz w:val="16"/>
            </w:rPr>
            <w:t>30518</w:t>
          </w:r>
        </w:p>
        <w:p w:rsidR="00CF1ABB" w:rsidRPr="006F7769" w:rsidRDefault="00F41D11" w:rsidP="00CF1ABB">
          <w:pPr>
            <w:pStyle w:val="a5"/>
            <w:rPr>
              <w:sz w:val="16"/>
            </w:rPr>
          </w:pPr>
        </w:p>
        <w:p w:rsidR="00CF1ABB" w:rsidRPr="006F7769" w:rsidRDefault="00F41D11" w:rsidP="00CF1ABB">
          <w:pPr>
            <w:pStyle w:val="a5"/>
            <w:rPr>
              <w:sz w:val="16"/>
            </w:rPr>
          </w:pPr>
          <w:r w:rsidRPr="006F7769">
            <w:rPr>
              <w:rStyle w:val="a5"/>
              <w:rFonts w:cs="ＭＳ 明朝"/>
              <w:sz w:val="16"/>
            </w:rPr>
            <w:t>電話</w:t>
          </w:r>
          <w:r w:rsidRPr="006F7769">
            <w:rPr>
              <w:rStyle w:val="a5"/>
              <w:rFonts w:cs="ＭＳ 明朝"/>
              <w:sz w:val="16"/>
            </w:rPr>
            <w:t>：</w:t>
          </w:r>
          <w:r w:rsidRPr="006F7769">
            <w:rPr>
              <w:rStyle w:val="a5"/>
              <w:rFonts w:cs="ＭＳ 明朝"/>
              <w:sz w:val="16"/>
            </w:rPr>
            <w:t>+</w:t>
          </w:r>
          <w:r w:rsidRPr="006F7769">
            <w:rPr>
              <w:rStyle w:val="a5"/>
              <w:rFonts w:cs="ＭＳ 明朝"/>
              <w:sz w:val="16"/>
            </w:rPr>
            <w:t>1678 584 5020</w:t>
          </w:r>
        </w:p>
        <w:p w:rsidR="00CF1ABB" w:rsidRPr="006F7769" w:rsidRDefault="00F41D11" w:rsidP="00CF1ABB">
          <w:pPr>
            <w:pStyle w:val="a5"/>
            <w:rPr>
              <w:sz w:val="16"/>
            </w:rPr>
          </w:pPr>
          <w:r w:rsidRPr="006F7769">
            <w:rPr>
              <w:rStyle w:val="a5"/>
              <w:rFonts w:cs="ＭＳ 明朝"/>
              <w:sz w:val="16"/>
            </w:rPr>
            <w:t>フ</w:t>
          </w:r>
          <w:r w:rsidRPr="006F7769">
            <w:rPr>
              <w:rStyle w:val="a5"/>
              <w:rFonts w:cs="ＭＳ 明朝"/>
              <w:sz w:val="16"/>
            </w:rPr>
            <w:t>ァックス</w:t>
          </w:r>
          <w:r w:rsidRPr="006F7769">
            <w:rPr>
              <w:rStyle w:val="a5"/>
              <w:rFonts w:cs="ＭＳ 明朝"/>
              <w:sz w:val="16"/>
            </w:rPr>
            <w:t>：</w:t>
          </w:r>
          <w:r w:rsidRPr="006F7769">
            <w:rPr>
              <w:rStyle w:val="a5"/>
              <w:rFonts w:cs="ＭＳ 明朝"/>
              <w:sz w:val="16"/>
            </w:rPr>
            <w:t>+</w:t>
          </w:r>
          <w:r w:rsidRPr="006F7769">
            <w:rPr>
              <w:rStyle w:val="a5"/>
              <w:rFonts w:cs="ＭＳ 明朝"/>
              <w:sz w:val="16"/>
            </w:rPr>
            <w:t>1678 584 0500</w:t>
          </w:r>
        </w:p>
        <w:p w:rsidR="00E345B7" w:rsidRPr="006F7769" w:rsidRDefault="00F41D11" w:rsidP="00E345B7">
          <w:pPr>
            <w:pStyle w:val="a5"/>
            <w:tabs>
              <w:tab w:val="clear" w:pos="4703"/>
              <w:tab w:val="clear" w:pos="9406"/>
            </w:tabs>
            <w:rPr>
              <w:sz w:val="16"/>
              <w:szCs w:val="16"/>
            </w:rPr>
          </w:pPr>
        </w:p>
        <w:p w:rsidR="00E345B7" w:rsidRPr="006F7769" w:rsidRDefault="00F41D11" w:rsidP="00E345B7">
          <w:pPr>
            <w:pStyle w:val="a5"/>
            <w:tabs>
              <w:tab w:val="clear" w:pos="4703"/>
              <w:tab w:val="clear" w:pos="9406"/>
            </w:tabs>
            <w:rPr>
              <w:sz w:val="16"/>
              <w:szCs w:val="16"/>
            </w:rPr>
          </w:pPr>
          <w:r w:rsidRPr="006F7769">
            <w:rPr>
              <w:rStyle w:val="a5"/>
              <w:rFonts w:cs="ＭＳ 明朝"/>
              <w:sz w:val="16"/>
            </w:rPr>
            <w:t>info</w:t>
          </w:r>
          <w:r w:rsidRPr="006F7769">
            <w:rPr>
              <w:rStyle w:val="a5"/>
              <w:rFonts w:cs="ＭＳ 明朝"/>
              <w:sz w:val="16"/>
            </w:rPr>
            <w:t>@</w:t>
          </w:r>
          <w:r w:rsidRPr="006F7769">
            <w:rPr>
              <w:rStyle w:val="a5"/>
              <w:rFonts w:cs="ＭＳ 明朝"/>
              <w:sz w:val="16"/>
            </w:rPr>
            <w:t>kraiburg</w:t>
          </w:r>
          <w:r w:rsidRPr="006F7769">
            <w:rPr>
              <w:rStyle w:val="a5"/>
              <w:rFonts w:cs="ＭＳ 明朝"/>
              <w:sz w:val="16"/>
            </w:rPr>
            <w:t>-</w:t>
          </w:r>
          <w:r w:rsidRPr="006F7769">
            <w:rPr>
              <w:rStyle w:val="a5"/>
              <w:rFonts w:cs="ＭＳ 明朝"/>
              <w:sz w:val="16"/>
            </w:rPr>
            <w:t>tpe</w:t>
          </w:r>
          <w:r w:rsidRPr="006F7769">
            <w:rPr>
              <w:rStyle w:val="a5"/>
              <w:rFonts w:cs="ＭＳ 明朝"/>
              <w:sz w:val="16"/>
            </w:rPr>
            <w:t>.</w:t>
          </w:r>
          <w:r w:rsidRPr="006F7769">
            <w:rPr>
              <w:rStyle w:val="a5"/>
              <w:rFonts w:cs="ＭＳ 明朝"/>
              <w:sz w:val="16"/>
            </w:rPr>
            <w:t>com</w:t>
          </w:r>
        </w:p>
        <w:p w:rsidR="000B55D7" w:rsidRPr="006F7769" w:rsidRDefault="00F41D11" w:rsidP="00E345B7">
          <w:pPr>
            <w:pStyle w:val="a5"/>
            <w:tabs>
              <w:tab w:val="clear" w:pos="4703"/>
              <w:tab w:val="clear" w:pos="9406"/>
            </w:tabs>
            <w:rPr>
              <w:sz w:val="20"/>
            </w:rPr>
          </w:pPr>
          <w:r w:rsidRPr="006F7769">
            <w:rPr>
              <w:rStyle w:val="a5"/>
              <w:rFonts w:cs="ＭＳ 明朝"/>
              <w:sz w:val="16"/>
            </w:rPr>
            <w:t>www</w:t>
          </w:r>
          <w:r w:rsidRPr="006F7769">
            <w:rPr>
              <w:rStyle w:val="a5"/>
              <w:rFonts w:cs="ＭＳ 明朝"/>
              <w:sz w:val="16"/>
            </w:rPr>
            <w:t>.</w:t>
          </w:r>
          <w:r w:rsidRPr="006F7769">
            <w:rPr>
              <w:rStyle w:val="a5"/>
              <w:rFonts w:cs="ＭＳ 明朝"/>
              <w:sz w:val="16"/>
            </w:rPr>
            <w:t>kraiburg</w:t>
          </w:r>
          <w:r w:rsidRPr="006F7769">
            <w:rPr>
              <w:rStyle w:val="a5"/>
              <w:rFonts w:cs="ＭＳ 明朝"/>
              <w:sz w:val="16"/>
            </w:rPr>
            <w:t>-</w:t>
          </w:r>
          <w:r w:rsidRPr="006F7769">
            <w:rPr>
              <w:rStyle w:val="a5"/>
              <w:rFonts w:cs="ＭＳ 明朝"/>
              <w:sz w:val="16"/>
            </w:rPr>
            <w:t>tpe</w:t>
          </w:r>
          <w:r w:rsidRPr="006F7769">
            <w:rPr>
              <w:rStyle w:val="a5"/>
              <w:rFonts w:cs="ＭＳ 明朝"/>
              <w:sz w:val="16"/>
            </w:rPr>
            <w:t>.</w:t>
          </w:r>
          <w:r w:rsidRPr="006F7769">
            <w:rPr>
              <w:rStyle w:val="a5"/>
              <w:rFonts w:cs="ＭＳ 明朝"/>
              <w:sz w:val="16"/>
            </w:rPr>
            <w:t>com</w:t>
          </w:r>
          <w:r w:rsidRPr="006F7769">
            <w:rPr>
              <w:rStyle w:val="a5"/>
              <w:rFonts w:cs="ＭＳ 明朝"/>
              <w:sz w:val="20"/>
            </w:rPr>
            <w:t xml:space="preserve"> </w:t>
          </w:r>
        </w:p>
      </w:tc>
    </w:tr>
  </w:tbl>
  <w:p w:rsidR="00F125F3" w:rsidRPr="006F7769" w:rsidRDefault="006F7769" w:rsidP="00C0054B">
    <w:pPr>
      <w:pStyle w:val="a5"/>
      <w:tabs>
        <w:tab w:val="clear" w:pos="4703"/>
        <w:tab w:val="clear" w:pos="9406"/>
      </w:tabs>
      <w:rPr>
        <w:sz w:val="20"/>
        <w:szCs w:val="20"/>
      </w:rPr>
    </w:pPr>
    <w:r w:rsidRPr="006F7769">
      <w:rPr>
        <w:noProof/>
        <w:lang w:val="en-US" w:bidi="ar-SA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4330065</wp:posOffset>
              </wp:positionH>
              <wp:positionV relativeFrom="paragraph">
                <wp:posOffset>1866265</wp:posOffset>
              </wp:positionV>
              <wp:extent cx="2095500" cy="5335270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95500" cy="53352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F1ABB" w:rsidRPr="006F7769" w:rsidRDefault="00F41D11" w:rsidP="00CF1ABB">
                          <w:pPr>
                            <w:pStyle w:val="a5"/>
                            <w:rPr>
                              <w:b/>
                              <w:sz w:val="16"/>
                              <w:szCs w:val="16"/>
                            </w:rPr>
                          </w:pPr>
                          <w:r w:rsidRPr="006F7769">
                            <w:rPr>
                              <w:rStyle w:val="a5"/>
                              <w:rFonts w:cs="ＭＳ 明朝"/>
                              <w:b/>
                              <w:sz w:val="16"/>
                            </w:rPr>
                            <w:t>プレス・コンタクト</w:t>
                          </w:r>
                          <w:r w:rsidRPr="006F7769">
                            <w:rPr>
                              <w:rStyle w:val="a5"/>
                              <w:rFonts w:cs="ＭＳ 明朝"/>
                              <w:b/>
                              <w:sz w:val="16"/>
                            </w:rPr>
                            <w:t>先</w:t>
                          </w:r>
                        </w:p>
                        <w:p w:rsidR="00CF1ABB" w:rsidRPr="006F7769" w:rsidRDefault="00F41D11" w:rsidP="00CF1ABB">
                          <w:pPr>
                            <w:pStyle w:val="a9"/>
                            <w:ind w:left="0"/>
                            <w:rPr>
                              <w:rFonts w:eastAsia="ＭＳ ゴシック"/>
                              <w:bCs/>
                              <w:sz w:val="16"/>
                              <w:szCs w:val="16"/>
                            </w:rPr>
                          </w:pPr>
                        </w:p>
                        <w:p w:rsidR="00CF1ABB" w:rsidRPr="006F7769" w:rsidRDefault="00F41D11" w:rsidP="00CF1ABB">
                          <w:pPr>
                            <w:pStyle w:val="a9"/>
                            <w:ind w:left="0"/>
                            <w:rPr>
                              <w:rFonts w:eastAsia="ＭＳ ゴシック"/>
                              <w:i w:val="0"/>
                              <w:sz w:val="16"/>
                              <w:szCs w:val="16"/>
                            </w:rPr>
                          </w:pPr>
                          <w:r w:rsidRPr="006F7769">
                            <w:rPr>
                              <w:rStyle w:val="a9"/>
                              <w:rFonts w:eastAsia="ＭＳ ゴシック"/>
                              <w:sz w:val="16"/>
                            </w:rPr>
                            <w:t>コンタクト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sz w:val="16"/>
                            </w:rPr>
                            <w:t xml:space="preserve"> 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sz w:val="16"/>
                            </w:rPr>
                            <w:t xml:space="preserve">- 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sz w:val="16"/>
                            </w:rPr>
                            <w:t>ヨーロッパ・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sz w:val="16"/>
                            </w:rPr>
                            <w:t>中東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sz w:val="16"/>
                            </w:rPr>
                            <w:t>・アフリカ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sz w:val="16"/>
                            </w:rPr>
                            <w:t>地域担当</w:t>
                          </w:r>
                        </w:p>
                        <w:p w:rsidR="00CF1ABB" w:rsidRPr="006F7769" w:rsidRDefault="00F41D11" w:rsidP="00CF1ABB">
                          <w:pPr>
                            <w:pStyle w:val="a9"/>
                            <w:ind w:left="0"/>
                            <w:rPr>
                              <w:rFonts w:eastAsia="ＭＳ ゴシック"/>
                              <w:i w:val="0"/>
                              <w:sz w:val="16"/>
                              <w:szCs w:val="16"/>
                            </w:rPr>
                          </w:pPr>
                          <w:r w:rsidRPr="006F7769">
                            <w:rPr>
                              <w:rStyle w:val="a9"/>
                              <w:rFonts w:eastAsia="ＭＳ ゴシック"/>
                              <w:i w:val="0"/>
                              <w:sz w:val="16"/>
                            </w:rPr>
                            <w:t>Simone Hammerl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i w:val="0"/>
                              <w:sz w:val="16"/>
                            </w:rPr>
                            <w:t>（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i w:val="0"/>
                              <w:sz w:val="16"/>
                            </w:rPr>
                            <w:t>シモーネ・ハンメル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i w:val="0"/>
                              <w:sz w:val="16"/>
                            </w:rPr>
                            <w:t>）</w:t>
                          </w:r>
                        </w:p>
                        <w:p w:rsidR="00CF1ABB" w:rsidRPr="006F7769" w:rsidRDefault="00F41D11" w:rsidP="00CF1ABB">
                          <w:pPr>
                            <w:pStyle w:val="a9"/>
                            <w:ind w:left="0"/>
                            <w:rPr>
                              <w:rFonts w:eastAsia="ＭＳ ゴシック"/>
                              <w:i w:val="0"/>
                              <w:sz w:val="16"/>
                              <w:szCs w:val="16"/>
                            </w:rPr>
                          </w:pPr>
                          <w:r w:rsidRPr="006F7769">
                            <w:rPr>
                              <w:rStyle w:val="a9"/>
                              <w:rFonts w:eastAsia="ＭＳ ゴシック"/>
                              <w:i w:val="0"/>
                              <w:sz w:val="16"/>
                            </w:rPr>
                            <w:t>広報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i w:val="0"/>
                              <w:sz w:val="16"/>
                            </w:rPr>
                            <w:t>およびメディア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i w:val="0"/>
                              <w:sz w:val="16"/>
                            </w:rPr>
                            <w:t>担当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i w:val="0"/>
                              <w:sz w:val="16"/>
                            </w:rPr>
                            <w:t>、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i w:val="0"/>
                              <w:sz w:val="16"/>
                            </w:rPr>
                            <w:t>EMEA</w:t>
                          </w:r>
                        </w:p>
                        <w:p w:rsidR="00CF1ABB" w:rsidRPr="006F7769" w:rsidRDefault="00F41D11" w:rsidP="00CF1ABB">
                          <w:pPr>
                            <w:pStyle w:val="a9"/>
                            <w:ind w:left="0"/>
                            <w:rPr>
                              <w:rFonts w:eastAsia="ＭＳ ゴシック"/>
                              <w:i w:val="0"/>
                              <w:sz w:val="16"/>
                              <w:szCs w:val="16"/>
                              <w:lang w:val="en-US"/>
                            </w:rPr>
                          </w:pPr>
                          <w:r w:rsidRPr="006F7769">
                            <w:rPr>
                              <w:rStyle w:val="a9"/>
                              <w:rFonts w:eastAsia="ＭＳ ゴシック"/>
                              <w:i w:val="0"/>
                              <w:sz w:val="16"/>
                              <w:lang w:val="en-US"/>
                            </w:rPr>
                            <w:t>Phone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i w:val="0"/>
                              <w:sz w:val="16"/>
                              <w:lang w:val="en-US"/>
                            </w:rPr>
                            <w:t>:+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i w:val="0"/>
                              <w:sz w:val="16"/>
                              <w:lang w:val="en-US"/>
                            </w:rPr>
                            <w:t>49 8638 9810 568</w:t>
                          </w:r>
                        </w:p>
                        <w:p w:rsidR="00CF1ABB" w:rsidRPr="006F7769" w:rsidRDefault="00F41D11" w:rsidP="00CF1ABB">
                          <w:pPr>
                            <w:pStyle w:val="a9"/>
                            <w:ind w:left="0"/>
                            <w:rPr>
                              <w:rStyle w:val="af5"/>
                              <w:rFonts w:eastAsia="ＭＳ ゴシック"/>
                              <w:i w:val="0"/>
                              <w:iCs w:val="0"/>
                              <w:sz w:val="16"/>
                              <w:szCs w:val="16"/>
                              <w:lang w:val="en-US"/>
                            </w:rPr>
                          </w:pPr>
                          <w:r w:rsidRPr="006F7769">
                            <w:rPr>
                              <w:rStyle w:val="af5"/>
                              <w:rFonts w:eastAsia="ＭＳ ゴシック" w:cs="ＭＳ 明朝"/>
                              <w:i w:val="0"/>
                              <w:sz w:val="16"/>
                              <w:lang w:val="en-US"/>
                            </w:rPr>
                            <w:t>simone</w:t>
                          </w:r>
                          <w:r w:rsidRPr="006F7769">
                            <w:rPr>
                              <w:rStyle w:val="af5"/>
                              <w:rFonts w:eastAsia="ＭＳ ゴシック" w:cs="ＭＳ 明朝"/>
                              <w:i w:val="0"/>
                              <w:sz w:val="16"/>
                              <w:lang w:val="en-US"/>
                            </w:rPr>
                            <w:t>.</w:t>
                          </w:r>
                          <w:r w:rsidRPr="006F7769">
                            <w:rPr>
                              <w:rStyle w:val="af5"/>
                              <w:rFonts w:eastAsia="ＭＳ ゴシック" w:cs="ＭＳ 明朝"/>
                              <w:i w:val="0"/>
                              <w:sz w:val="16"/>
                              <w:lang w:val="en-US"/>
                            </w:rPr>
                            <w:t>hammerl</w:t>
                          </w:r>
                          <w:r w:rsidRPr="006F7769">
                            <w:rPr>
                              <w:rStyle w:val="af5"/>
                              <w:rFonts w:eastAsia="ＭＳ ゴシック" w:cs="ＭＳ 明朝"/>
                              <w:i w:val="0"/>
                              <w:sz w:val="16"/>
                              <w:lang w:val="en-US"/>
                            </w:rPr>
                            <w:t>@</w:t>
                          </w:r>
                          <w:r w:rsidRPr="006F7769">
                            <w:rPr>
                              <w:rStyle w:val="af5"/>
                              <w:rFonts w:eastAsia="ＭＳ ゴシック" w:cs="ＭＳ 明朝"/>
                              <w:i w:val="0"/>
                              <w:sz w:val="16"/>
                              <w:lang w:val="en-US"/>
                            </w:rPr>
                            <w:t>kraiburg</w:t>
                          </w:r>
                          <w:r w:rsidRPr="006F7769">
                            <w:rPr>
                              <w:rStyle w:val="af5"/>
                              <w:rFonts w:eastAsia="ＭＳ ゴシック" w:cs="ＭＳ 明朝"/>
                              <w:i w:val="0"/>
                              <w:sz w:val="16"/>
                              <w:lang w:val="en-US"/>
                            </w:rPr>
                            <w:t>-</w:t>
                          </w:r>
                          <w:r w:rsidRPr="006F7769">
                            <w:rPr>
                              <w:rStyle w:val="af5"/>
                              <w:rFonts w:eastAsia="ＭＳ ゴシック" w:cs="ＭＳ 明朝"/>
                              <w:i w:val="0"/>
                              <w:sz w:val="16"/>
                              <w:lang w:val="en-US"/>
                            </w:rPr>
                            <w:t>tpe</w:t>
                          </w:r>
                          <w:r w:rsidRPr="006F7769">
                            <w:rPr>
                              <w:rStyle w:val="af5"/>
                              <w:rFonts w:eastAsia="ＭＳ ゴシック" w:cs="ＭＳ 明朝"/>
                              <w:i w:val="0"/>
                              <w:sz w:val="16"/>
                              <w:lang w:val="en-US"/>
                            </w:rPr>
                            <w:t>.</w:t>
                          </w:r>
                          <w:r w:rsidRPr="006F7769">
                            <w:rPr>
                              <w:rStyle w:val="af5"/>
                              <w:rFonts w:eastAsia="ＭＳ ゴシック" w:cs="ＭＳ 明朝"/>
                              <w:i w:val="0"/>
                              <w:sz w:val="16"/>
                              <w:lang w:val="en-US"/>
                            </w:rPr>
                            <w:t>com</w:t>
                          </w:r>
                        </w:p>
                        <w:p w:rsidR="00CF1ABB" w:rsidRPr="006F7769" w:rsidRDefault="00F41D11" w:rsidP="00CF1ABB">
                          <w:pPr>
                            <w:pStyle w:val="a9"/>
                            <w:ind w:left="0"/>
                            <w:rPr>
                              <w:rFonts w:eastAsia="ＭＳ ゴシック"/>
                              <w:bCs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:rsidR="00CF1ABB" w:rsidRPr="006F7769" w:rsidRDefault="00F41D11" w:rsidP="00CF1ABB">
                          <w:pPr>
                            <w:pStyle w:val="a9"/>
                            <w:ind w:left="0"/>
                            <w:rPr>
                              <w:rFonts w:eastAsia="ＭＳ ゴシック"/>
                              <w:bCs/>
                              <w:sz w:val="16"/>
                              <w:szCs w:val="16"/>
                            </w:rPr>
                          </w:pPr>
                          <w:r w:rsidRPr="006F7769">
                            <w:rPr>
                              <w:rStyle w:val="a9"/>
                              <w:rFonts w:eastAsia="ＭＳ ゴシック"/>
                              <w:sz w:val="16"/>
                            </w:rPr>
                            <w:t>アメリカ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sz w:val="16"/>
                            </w:rPr>
                            <w:t>地域</w:t>
                          </w:r>
                        </w:p>
                        <w:p w:rsidR="00CF1ABB" w:rsidRPr="006F7769" w:rsidRDefault="00F41D11" w:rsidP="00CF1ABB">
                          <w:pPr>
                            <w:pStyle w:val="a9"/>
                            <w:ind w:left="0"/>
                            <w:rPr>
                              <w:rFonts w:eastAsia="ＭＳ ゴシック"/>
                              <w:i w:val="0"/>
                              <w:sz w:val="16"/>
                            </w:rPr>
                          </w:pPr>
                          <w:r w:rsidRPr="006F7769">
                            <w:rPr>
                              <w:rStyle w:val="a9"/>
                              <w:rFonts w:eastAsia="ＭＳ ゴシック"/>
                              <w:i w:val="0"/>
                              <w:sz w:val="16"/>
                            </w:rPr>
                            <w:t>Gabriela Yohn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i w:val="0"/>
                              <w:sz w:val="16"/>
                            </w:rPr>
                            <w:t>（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i w:val="0"/>
                              <w:sz w:val="16"/>
                            </w:rPr>
                            <w:t>ガブリエラ・ヨーン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i w:val="0"/>
                              <w:sz w:val="16"/>
                            </w:rPr>
                            <w:t>）</w:t>
                          </w:r>
                        </w:p>
                        <w:p w:rsidR="00CF1ABB" w:rsidRPr="006F7769" w:rsidRDefault="00F41D11" w:rsidP="00CF1ABB">
                          <w:pPr>
                            <w:pStyle w:val="a9"/>
                            <w:ind w:left="0"/>
                            <w:rPr>
                              <w:rFonts w:eastAsia="ＭＳ ゴシック"/>
                              <w:i w:val="0"/>
                              <w:sz w:val="16"/>
                            </w:rPr>
                          </w:pPr>
                          <w:r w:rsidRPr="006F7769">
                            <w:rPr>
                              <w:rStyle w:val="a9"/>
                              <w:rFonts w:eastAsia="ＭＳ ゴシック"/>
                              <w:sz w:val="16"/>
                            </w:rPr>
                            <w:t>アメリカ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sz w:val="16"/>
                            </w:rPr>
                            <w:t>地域担当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sz w:val="16"/>
                            </w:rPr>
                            <w:t>マーケティング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sz w:val="16"/>
                            </w:rPr>
                            <w:t>・マネージャー</w:t>
                          </w:r>
                          <w:r w:rsidRPr="006F7769">
                            <w:rPr>
                              <w:rFonts w:eastAsia="ＭＳ ゴシック"/>
                            </w:rPr>
                            <w:br/>
                          </w:r>
                        </w:p>
                        <w:p w:rsidR="00CF1ABB" w:rsidRPr="006F7769" w:rsidRDefault="00F41D11" w:rsidP="00CF1ABB">
                          <w:pPr>
                            <w:pStyle w:val="a9"/>
                            <w:ind w:left="0"/>
                            <w:rPr>
                              <w:rFonts w:eastAsia="ＭＳ ゴシック"/>
                              <w:i w:val="0"/>
                              <w:sz w:val="16"/>
                              <w:lang w:val="en-US"/>
                            </w:rPr>
                          </w:pPr>
                          <w:r w:rsidRPr="006F7769">
                            <w:rPr>
                              <w:rStyle w:val="a9"/>
                              <w:rFonts w:eastAsia="ＭＳ ゴシック"/>
                              <w:i w:val="0"/>
                              <w:sz w:val="16"/>
                              <w:lang w:val="en-US"/>
                            </w:rPr>
                            <w:t>Phone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i w:val="0"/>
                              <w:sz w:val="16"/>
                              <w:lang w:val="en-US"/>
                            </w:rPr>
                            <w:t>:+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i w:val="0"/>
                              <w:sz w:val="16"/>
                              <w:lang w:val="en-US"/>
                            </w:rPr>
                            <w:t>1 678 475 6498</w:t>
                          </w:r>
                        </w:p>
                        <w:p w:rsidR="00CF1ABB" w:rsidRPr="006F7769" w:rsidRDefault="00F41D11" w:rsidP="00CF1ABB">
                          <w:pPr>
                            <w:pStyle w:val="a5"/>
                            <w:spacing w:line="360" w:lineRule="auto"/>
                            <w:rPr>
                              <w:rStyle w:val="af5"/>
                              <w:sz w:val="16"/>
                              <w:szCs w:val="16"/>
                              <w:lang w:val="en-US"/>
                            </w:rPr>
                          </w:pPr>
                          <w:hyperlink r:id="rId2" w:history="1">
                            <w:r w:rsidRPr="006F7769">
                              <w:rPr>
                                <w:rStyle w:val="af5"/>
                                <w:rFonts w:cs="ＭＳ 明朝"/>
                                <w:sz w:val="16"/>
                                <w:lang w:val="en-US"/>
                              </w:rPr>
                              <w:t>gabriela.yohn@kraiburg-tpe.com</w:t>
                            </w:r>
                          </w:hyperlink>
                        </w:p>
                        <w:p w:rsidR="00CF1ABB" w:rsidRPr="006F7769" w:rsidRDefault="00F41D11" w:rsidP="00CF1ABB">
                          <w:pPr>
                            <w:pStyle w:val="a5"/>
                            <w:spacing w:line="360" w:lineRule="auto"/>
                            <w:rPr>
                              <w:rStyle w:val="af5"/>
                              <w:sz w:val="16"/>
                              <w:szCs w:val="16"/>
                              <w:lang w:val="en-US" w:bidi="ar-SA"/>
                            </w:rPr>
                          </w:pPr>
                        </w:p>
                        <w:p w:rsidR="00CF1ABB" w:rsidRPr="006F7769" w:rsidRDefault="00F41D11" w:rsidP="00CF1ABB">
                          <w:pPr>
                            <w:pStyle w:val="a5"/>
                            <w:spacing w:line="360" w:lineRule="auto"/>
                            <w:rPr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6F7769">
                            <w:rPr>
                              <w:rStyle w:val="a5"/>
                              <w:rFonts w:cs="ＭＳ 明朝"/>
                              <w:i/>
                              <w:sz w:val="16"/>
                            </w:rPr>
                            <w:t>アジア</w:t>
                          </w:r>
                          <w:r w:rsidRPr="006F7769">
                            <w:rPr>
                              <w:rStyle w:val="a5"/>
                              <w:rFonts w:cs="ＭＳ 明朝"/>
                              <w:i/>
                              <w:sz w:val="16"/>
                            </w:rPr>
                            <w:t>太平洋地域</w:t>
                          </w:r>
                          <w:r w:rsidRPr="006F7769">
                            <w:rPr>
                              <w:rStyle w:val="a5"/>
                              <w:rFonts w:cs="ＭＳ 明朝"/>
                              <w:i/>
                              <w:sz w:val="16"/>
                            </w:rPr>
                            <w:t>：</w:t>
                          </w:r>
                        </w:p>
                        <w:p w:rsidR="00CF1ABB" w:rsidRPr="006F7769" w:rsidRDefault="00F41D11" w:rsidP="00CF1ABB">
                          <w:pPr>
                            <w:pStyle w:val="a5"/>
                            <w:spacing w:line="360" w:lineRule="auto"/>
                            <w:rPr>
                              <w:sz w:val="16"/>
                              <w:szCs w:val="16"/>
                            </w:rPr>
                          </w:pPr>
                          <w:r w:rsidRPr="006F7769">
                            <w:rPr>
                              <w:rStyle w:val="a5"/>
                              <w:rFonts w:cs="ＭＳ 明朝"/>
                              <w:sz w:val="16"/>
                            </w:rPr>
                            <w:t>Bridget Ngang</w:t>
                          </w:r>
                          <w:r w:rsidRPr="006F7769">
                            <w:rPr>
                              <w:rStyle w:val="a5"/>
                              <w:rFonts w:cs="ＭＳ 明朝"/>
                              <w:sz w:val="16"/>
                            </w:rPr>
                            <w:t>（</w:t>
                          </w:r>
                          <w:r w:rsidRPr="006F7769">
                            <w:rPr>
                              <w:rStyle w:val="a5"/>
                              <w:rFonts w:cs="ＭＳ 明朝"/>
                              <w:sz w:val="16"/>
                            </w:rPr>
                            <w:t>ブリジット・ナン</w:t>
                          </w:r>
                          <w:r w:rsidRPr="006F7769">
                            <w:rPr>
                              <w:rStyle w:val="a5"/>
                              <w:rFonts w:cs="ＭＳ 明朝"/>
                              <w:sz w:val="16"/>
                            </w:rPr>
                            <w:t>）</w:t>
                          </w:r>
                        </w:p>
                        <w:p w:rsidR="00CF1ABB" w:rsidRPr="006F7769" w:rsidRDefault="00F41D11" w:rsidP="00CF1ABB">
                          <w:pPr>
                            <w:pStyle w:val="a5"/>
                            <w:spacing w:line="360" w:lineRule="auto"/>
                            <w:rPr>
                              <w:sz w:val="16"/>
                              <w:szCs w:val="16"/>
                            </w:rPr>
                          </w:pPr>
                          <w:r w:rsidRPr="006F7769">
                            <w:rPr>
                              <w:rStyle w:val="a5"/>
                              <w:rFonts w:cs="ＭＳ 明朝"/>
                              <w:sz w:val="16"/>
                            </w:rPr>
                            <w:t>アジア</w:t>
                          </w:r>
                          <w:r w:rsidRPr="006F7769">
                            <w:rPr>
                              <w:rStyle w:val="a5"/>
                              <w:rFonts w:cs="ＭＳ 明朝"/>
                              <w:sz w:val="16"/>
                            </w:rPr>
                            <w:t>太平洋地域</w:t>
                          </w:r>
                          <w:r w:rsidRPr="006F7769">
                            <w:rPr>
                              <w:rStyle w:val="a5"/>
                              <w:rFonts w:cs="ＭＳ 明朝"/>
                              <w:sz w:val="16"/>
                            </w:rPr>
                            <w:t xml:space="preserve">　</w:t>
                          </w:r>
                          <w:r w:rsidRPr="006F7769">
                            <w:rPr>
                              <w:rStyle w:val="a5"/>
                              <w:rFonts w:cs="ＭＳ 明朝"/>
                              <w:sz w:val="16"/>
                            </w:rPr>
                            <w:t>マーケティング・マネージャー</w:t>
                          </w:r>
                        </w:p>
                        <w:p w:rsidR="00CF1ABB" w:rsidRPr="006F7769" w:rsidRDefault="00F41D11" w:rsidP="00CF1ABB">
                          <w:pPr>
                            <w:pStyle w:val="a5"/>
                            <w:spacing w:line="360" w:lineRule="auto"/>
                            <w:rPr>
                              <w:sz w:val="16"/>
                              <w:szCs w:val="16"/>
                              <w:lang w:val="en-US"/>
                            </w:rPr>
                          </w:pPr>
                          <w:r w:rsidRPr="006F7769">
                            <w:rPr>
                              <w:rStyle w:val="a5"/>
                              <w:rFonts w:cs="ＭＳ 明朝"/>
                              <w:sz w:val="16"/>
                              <w:lang w:val="en-US"/>
                            </w:rPr>
                            <w:t>Phone</w:t>
                          </w:r>
                          <w:r w:rsidRPr="006F7769">
                            <w:rPr>
                              <w:rStyle w:val="a5"/>
                              <w:rFonts w:cs="ＭＳ 明朝"/>
                              <w:sz w:val="16"/>
                              <w:lang w:val="en-US"/>
                            </w:rPr>
                            <w:t>:+</w:t>
                          </w:r>
                          <w:r w:rsidRPr="006F7769">
                            <w:rPr>
                              <w:rStyle w:val="a5"/>
                              <w:rFonts w:cs="ＭＳ 明朝"/>
                              <w:sz w:val="16"/>
                              <w:lang w:val="en-US"/>
                            </w:rPr>
                            <w:t>603 9545 6301</w:t>
                          </w:r>
                        </w:p>
                        <w:p w:rsidR="00CF1ABB" w:rsidRPr="006F7769" w:rsidRDefault="00F41D11" w:rsidP="00CF1ABB">
                          <w:pPr>
                            <w:pStyle w:val="a5"/>
                            <w:spacing w:line="360" w:lineRule="auto"/>
                            <w:rPr>
                              <w:sz w:val="16"/>
                              <w:szCs w:val="16"/>
                              <w:lang w:val="en-US"/>
                            </w:rPr>
                          </w:pPr>
                          <w:hyperlink r:id="rId3" w:history="1">
                            <w:r w:rsidRPr="006F7769">
                              <w:rPr>
                                <w:rStyle w:val="af5"/>
                                <w:rFonts w:cs="ＭＳ 明朝"/>
                                <w:sz w:val="16"/>
                                <w:lang w:val="en-US"/>
                              </w:rPr>
                              <w:t>bridget.ng</w:t>
                            </w:r>
                            <w:r w:rsidRPr="006F7769">
                              <w:rPr>
                                <w:rStyle w:val="af5"/>
                                <w:rFonts w:cs="ＭＳ 明朝"/>
                                <w:sz w:val="16"/>
                                <w:lang w:val="en-US"/>
                              </w:rPr>
                              <w:t>ang@kraiburg-tpe.com</w:t>
                            </w:r>
                          </w:hyperlink>
                        </w:p>
                        <w:p w:rsidR="00CF1ABB" w:rsidRPr="006F7769" w:rsidRDefault="00F41D11" w:rsidP="00CF1ABB">
                          <w:pPr>
                            <w:pStyle w:val="a9"/>
                            <w:ind w:left="0"/>
                            <w:rPr>
                              <w:rFonts w:eastAsia="ＭＳ ゴシック"/>
                              <w:bCs/>
                              <w:sz w:val="16"/>
                              <w:szCs w:val="16"/>
                              <w:lang w:val="en-US"/>
                            </w:rPr>
                          </w:pPr>
                          <w:bookmarkStart w:id="1" w:name="_Hlk5605189"/>
                        </w:p>
                        <w:p w:rsidR="00CF1ABB" w:rsidRPr="006F7769" w:rsidRDefault="00F41D11" w:rsidP="00CF1ABB">
                          <w:pPr>
                            <w:pStyle w:val="a9"/>
                            <w:ind w:left="0"/>
                            <w:rPr>
                              <w:rStyle w:val="af5"/>
                              <w:rFonts w:eastAsia="ＭＳ ゴシック"/>
                              <w:b/>
                              <w:i w:val="0"/>
                              <w:sz w:val="16"/>
                            </w:rPr>
                          </w:pPr>
                          <w:r w:rsidRPr="006F7769">
                            <w:rPr>
                              <w:rStyle w:val="a9"/>
                              <w:rFonts w:eastAsia="ＭＳ ゴシック"/>
                              <w:b/>
                              <w:i w:val="0"/>
                              <w:sz w:val="16"/>
                            </w:rPr>
                            <w:t>広報</w:t>
                          </w:r>
                          <w:r w:rsidRPr="006F7769">
                            <w:rPr>
                              <w:rStyle w:val="a9"/>
                              <w:rFonts w:eastAsia="ＭＳ ゴシック"/>
                              <w:b/>
                              <w:i w:val="0"/>
                              <w:sz w:val="16"/>
                            </w:rPr>
                            <w:t>エージェント</w:t>
                          </w:r>
                        </w:p>
                        <w:p w:rsidR="00CF1ABB" w:rsidRPr="006F7769" w:rsidRDefault="00F41D11" w:rsidP="00CF1ABB">
                          <w:pPr>
                            <w:spacing w:after="0" w:line="360" w:lineRule="auto"/>
                            <w:rPr>
                              <w:sz w:val="16"/>
                            </w:rPr>
                          </w:pPr>
                          <w:r w:rsidRPr="006F7769">
                            <w:rPr>
                              <w:rStyle w:val="a"/>
                              <w:rFonts w:cs="ＭＳ 明朝"/>
                              <w:i/>
                              <w:sz w:val="16"/>
                            </w:rPr>
                            <w:t>EMG</w:t>
                          </w:r>
                        </w:p>
                        <w:p w:rsidR="00CF1ABB" w:rsidRPr="006F7769" w:rsidRDefault="00F41D11" w:rsidP="00CF1ABB">
                          <w:pPr>
                            <w:spacing w:after="0" w:line="360" w:lineRule="auto"/>
                            <w:rPr>
                              <w:sz w:val="16"/>
                            </w:rPr>
                          </w:pPr>
                          <w:r w:rsidRPr="006F7769">
                            <w:rPr>
                              <w:rStyle w:val="a"/>
                              <w:rFonts w:cs="ＭＳ 明朝"/>
                              <w:sz w:val="16"/>
                            </w:rPr>
                            <w:t>Siria Nielsen</w:t>
                          </w:r>
                          <w:r w:rsidRPr="006F7769">
                            <w:rPr>
                              <w:rStyle w:val="a"/>
                              <w:rFonts w:cs="ＭＳ 明朝"/>
                              <w:sz w:val="16"/>
                            </w:rPr>
                            <w:t>（</w:t>
                          </w:r>
                          <w:r w:rsidRPr="006F7769">
                            <w:rPr>
                              <w:rStyle w:val="a"/>
                              <w:rFonts w:cs="ＭＳ 明朝"/>
                              <w:sz w:val="16"/>
                            </w:rPr>
                            <w:t>シリア・ニールセン</w:t>
                          </w:r>
                          <w:r w:rsidRPr="006F7769">
                            <w:rPr>
                              <w:rStyle w:val="a"/>
                              <w:rFonts w:cs="ＭＳ 明朝"/>
                              <w:sz w:val="16"/>
                            </w:rPr>
                            <w:t>）</w:t>
                          </w:r>
                        </w:p>
                        <w:p w:rsidR="00CF1ABB" w:rsidRPr="006F7769" w:rsidRDefault="00F41D11" w:rsidP="00CF1ABB">
                          <w:pPr>
                            <w:spacing w:after="0" w:line="360" w:lineRule="auto"/>
                            <w:rPr>
                              <w:sz w:val="16"/>
                              <w:lang w:val="en-US"/>
                            </w:rPr>
                          </w:pPr>
                          <w:r w:rsidRPr="006F7769">
                            <w:rPr>
                              <w:rStyle w:val="a"/>
                              <w:rFonts w:cs="ＭＳ 明朝"/>
                              <w:sz w:val="16"/>
                              <w:lang w:val="en-US"/>
                            </w:rPr>
                            <w:t>Phone</w:t>
                          </w:r>
                          <w:r w:rsidRPr="006F7769">
                            <w:rPr>
                              <w:rStyle w:val="a"/>
                              <w:rFonts w:cs="ＭＳ 明朝"/>
                              <w:sz w:val="16"/>
                              <w:lang w:val="en-US"/>
                            </w:rPr>
                            <w:t>:+</w:t>
                          </w:r>
                          <w:r w:rsidRPr="006F7769">
                            <w:rPr>
                              <w:rStyle w:val="a"/>
                              <w:rFonts w:cs="ＭＳ 明朝"/>
                              <w:sz w:val="16"/>
                              <w:lang w:val="en-US"/>
                            </w:rPr>
                            <w:t>31 164 317 036</w:t>
                          </w:r>
                        </w:p>
                        <w:p w:rsidR="007C3588" w:rsidRPr="006F7769" w:rsidRDefault="00F41D11" w:rsidP="00CF1ABB">
                          <w:pPr>
                            <w:spacing w:after="0" w:line="360" w:lineRule="auto"/>
                            <w:rPr>
                              <w:sz w:val="16"/>
                              <w:lang w:val="en-US"/>
                            </w:rPr>
                          </w:pPr>
                          <w:hyperlink r:id="rId4" w:history="1">
                            <w:r w:rsidRPr="006F7769">
                              <w:rPr>
                                <w:rStyle w:val="af5"/>
                                <w:rFonts w:cs="ＭＳ 明朝"/>
                                <w:sz w:val="16"/>
                                <w:lang w:val="en-US"/>
                              </w:rPr>
                              <w:t>snielsen@emg-pr.com</w:t>
                            </w:r>
                          </w:hyperlink>
                          <w:r w:rsidRPr="006F7769">
                            <w:rPr>
                              <w:rStyle w:val="a"/>
                              <w:rFonts w:cs="ＭＳ 明朝"/>
                              <w:sz w:val="16"/>
                              <w:lang w:val="en-US"/>
                            </w:rPr>
                            <w:t xml:space="preserve"> </w:t>
                          </w:r>
                        </w:p>
                        <w:bookmarkEnd w:id="1"/>
                        <w:p w:rsidR="00DC32CA" w:rsidRPr="006F7769" w:rsidRDefault="00F41D11" w:rsidP="000B55D7">
                          <w:pPr>
                            <w:pStyle w:val="a9"/>
                            <w:ind w:left="0"/>
                            <w:rPr>
                              <w:rFonts w:eastAsia="ＭＳ ゴシック"/>
                              <w:i w:val="0"/>
                              <w:iCs w:val="0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146.95pt;width:165pt;height:420.1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" stroked="f">
              <v:textbox inset=",0,,0">
                <w:txbxContent>
                  <w:p w:rsidR="00CF1ABB" w:rsidRPr="006F7769" w:rsidRDefault="00F41D11" w:rsidP="00CF1ABB">
                    <w:pPr>
                      <w:pStyle w:val="a5"/>
                      <w:rPr>
                        <w:b/>
                        <w:sz w:val="16"/>
                        <w:szCs w:val="16"/>
                      </w:rPr>
                    </w:pPr>
                    <w:r w:rsidRPr="006F7769">
                      <w:rPr>
                        <w:rStyle w:val="a5"/>
                        <w:rFonts w:cs="ＭＳ 明朝"/>
                        <w:b/>
                        <w:sz w:val="16"/>
                      </w:rPr>
                      <w:t>プレス・コンタクト</w:t>
                    </w:r>
                    <w:r w:rsidRPr="006F7769">
                      <w:rPr>
                        <w:rStyle w:val="a5"/>
                        <w:rFonts w:cs="ＭＳ 明朝"/>
                        <w:b/>
                        <w:sz w:val="16"/>
                      </w:rPr>
                      <w:t>先</w:t>
                    </w:r>
                  </w:p>
                  <w:p w:rsidR="00CF1ABB" w:rsidRPr="006F7769" w:rsidRDefault="00F41D11" w:rsidP="00CF1ABB">
                    <w:pPr>
                      <w:pStyle w:val="a9"/>
                      <w:ind w:left="0"/>
                      <w:rPr>
                        <w:rFonts w:eastAsia="ＭＳ ゴシック"/>
                        <w:bCs/>
                        <w:sz w:val="16"/>
                        <w:szCs w:val="16"/>
                      </w:rPr>
                    </w:pPr>
                  </w:p>
                  <w:p w:rsidR="00CF1ABB" w:rsidRPr="006F7769" w:rsidRDefault="00F41D11" w:rsidP="00CF1ABB">
                    <w:pPr>
                      <w:pStyle w:val="a9"/>
                      <w:ind w:left="0"/>
                      <w:rPr>
                        <w:rFonts w:eastAsia="ＭＳ ゴシック"/>
                        <w:i w:val="0"/>
                        <w:sz w:val="16"/>
                        <w:szCs w:val="16"/>
                      </w:rPr>
                    </w:pPr>
                    <w:r w:rsidRPr="006F7769">
                      <w:rPr>
                        <w:rStyle w:val="a9"/>
                        <w:rFonts w:eastAsia="ＭＳ ゴシック"/>
                        <w:sz w:val="16"/>
                      </w:rPr>
                      <w:t>コンタクト</w:t>
                    </w:r>
                    <w:r w:rsidRPr="006F7769">
                      <w:rPr>
                        <w:rStyle w:val="a9"/>
                        <w:rFonts w:eastAsia="ＭＳ ゴシック"/>
                        <w:sz w:val="16"/>
                      </w:rPr>
                      <w:t xml:space="preserve"> </w:t>
                    </w:r>
                    <w:r w:rsidRPr="006F7769">
                      <w:rPr>
                        <w:rStyle w:val="a9"/>
                        <w:rFonts w:eastAsia="ＭＳ ゴシック"/>
                        <w:sz w:val="16"/>
                      </w:rPr>
                      <w:t xml:space="preserve">- </w:t>
                    </w:r>
                    <w:r w:rsidRPr="006F7769">
                      <w:rPr>
                        <w:rStyle w:val="a9"/>
                        <w:rFonts w:eastAsia="ＭＳ ゴシック"/>
                        <w:sz w:val="16"/>
                      </w:rPr>
                      <w:t>ヨーロッパ・</w:t>
                    </w:r>
                    <w:r w:rsidRPr="006F7769">
                      <w:rPr>
                        <w:rStyle w:val="a9"/>
                        <w:rFonts w:eastAsia="ＭＳ ゴシック"/>
                        <w:sz w:val="16"/>
                      </w:rPr>
                      <w:t>中東</w:t>
                    </w:r>
                    <w:r w:rsidRPr="006F7769">
                      <w:rPr>
                        <w:rStyle w:val="a9"/>
                        <w:rFonts w:eastAsia="ＭＳ ゴシック"/>
                        <w:sz w:val="16"/>
                      </w:rPr>
                      <w:t>・アフリカ</w:t>
                    </w:r>
                    <w:r w:rsidRPr="006F7769">
                      <w:rPr>
                        <w:rStyle w:val="a9"/>
                        <w:rFonts w:eastAsia="ＭＳ ゴシック"/>
                        <w:sz w:val="16"/>
                      </w:rPr>
                      <w:t>地域担当</w:t>
                    </w:r>
                  </w:p>
                  <w:p w:rsidR="00CF1ABB" w:rsidRPr="006F7769" w:rsidRDefault="00F41D11" w:rsidP="00CF1ABB">
                    <w:pPr>
                      <w:pStyle w:val="a9"/>
                      <w:ind w:left="0"/>
                      <w:rPr>
                        <w:rFonts w:eastAsia="ＭＳ ゴシック"/>
                        <w:i w:val="0"/>
                        <w:sz w:val="16"/>
                        <w:szCs w:val="16"/>
                      </w:rPr>
                    </w:pPr>
                    <w:r w:rsidRPr="006F7769">
                      <w:rPr>
                        <w:rStyle w:val="a9"/>
                        <w:rFonts w:eastAsia="ＭＳ ゴシック"/>
                        <w:i w:val="0"/>
                        <w:sz w:val="16"/>
                      </w:rPr>
                      <w:t>Simone Hammerl</w:t>
                    </w:r>
                    <w:r w:rsidRPr="006F7769">
                      <w:rPr>
                        <w:rStyle w:val="a9"/>
                        <w:rFonts w:eastAsia="ＭＳ ゴシック"/>
                        <w:i w:val="0"/>
                        <w:sz w:val="16"/>
                      </w:rPr>
                      <w:t>（</w:t>
                    </w:r>
                    <w:r w:rsidRPr="006F7769">
                      <w:rPr>
                        <w:rStyle w:val="a9"/>
                        <w:rFonts w:eastAsia="ＭＳ ゴシック"/>
                        <w:i w:val="0"/>
                        <w:sz w:val="16"/>
                      </w:rPr>
                      <w:t>シモーネ・ハンメル</w:t>
                    </w:r>
                    <w:r w:rsidRPr="006F7769">
                      <w:rPr>
                        <w:rStyle w:val="a9"/>
                        <w:rFonts w:eastAsia="ＭＳ ゴシック"/>
                        <w:i w:val="0"/>
                        <w:sz w:val="16"/>
                      </w:rPr>
                      <w:t>）</w:t>
                    </w:r>
                  </w:p>
                  <w:p w:rsidR="00CF1ABB" w:rsidRPr="006F7769" w:rsidRDefault="00F41D11" w:rsidP="00CF1ABB">
                    <w:pPr>
                      <w:pStyle w:val="a9"/>
                      <w:ind w:left="0"/>
                      <w:rPr>
                        <w:rFonts w:eastAsia="ＭＳ ゴシック"/>
                        <w:i w:val="0"/>
                        <w:sz w:val="16"/>
                        <w:szCs w:val="16"/>
                      </w:rPr>
                    </w:pPr>
                    <w:r w:rsidRPr="006F7769">
                      <w:rPr>
                        <w:rStyle w:val="a9"/>
                        <w:rFonts w:eastAsia="ＭＳ ゴシック"/>
                        <w:i w:val="0"/>
                        <w:sz w:val="16"/>
                      </w:rPr>
                      <w:t>広報</w:t>
                    </w:r>
                    <w:r w:rsidRPr="006F7769">
                      <w:rPr>
                        <w:rStyle w:val="a9"/>
                        <w:rFonts w:eastAsia="ＭＳ ゴシック"/>
                        <w:i w:val="0"/>
                        <w:sz w:val="16"/>
                      </w:rPr>
                      <w:t>およびメディア</w:t>
                    </w:r>
                    <w:r w:rsidRPr="006F7769">
                      <w:rPr>
                        <w:rStyle w:val="a9"/>
                        <w:rFonts w:eastAsia="ＭＳ ゴシック"/>
                        <w:i w:val="0"/>
                        <w:sz w:val="16"/>
                      </w:rPr>
                      <w:t>担当</w:t>
                    </w:r>
                    <w:r w:rsidRPr="006F7769">
                      <w:rPr>
                        <w:rStyle w:val="a9"/>
                        <w:rFonts w:eastAsia="ＭＳ ゴシック"/>
                        <w:i w:val="0"/>
                        <w:sz w:val="16"/>
                      </w:rPr>
                      <w:t>、</w:t>
                    </w:r>
                    <w:r w:rsidRPr="006F7769">
                      <w:rPr>
                        <w:rStyle w:val="a9"/>
                        <w:rFonts w:eastAsia="ＭＳ ゴシック"/>
                        <w:i w:val="0"/>
                        <w:sz w:val="16"/>
                      </w:rPr>
                      <w:t>EMEA</w:t>
                    </w:r>
                  </w:p>
                  <w:p w:rsidR="00CF1ABB" w:rsidRPr="006F7769" w:rsidRDefault="00F41D11" w:rsidP="00CF1ABB">
                    <w:pPr>
                      <w:pStyle w:val="a9"/>
                      <w:ind w:left="0"/>
                      <w:rPr>
                        <w:rFonts w:eastAsia="ＭＳ ゴシック"/>
                        <w:i w:val="0"/>
                        <w:sz w:val="16"/>
                        <w:szCs w:val="16"/>
                        <w:lang w:val="en-US"/>
                      </w:rPr>
                    </w:pPr>
                    <w:r w:rsidRPr="006F7769">
                      <w:rPr>
                        <w:rStyle w:val="a9"/>
                        <w:rFonts w:eastAsia="ＭＳ ゴシック"/>
                        <w:i w:val="0"/>
                        <w:sz w:val="16"/>
                        <w:lang w:val="en-US"/>
                      </w:rPr>
                      <w:t>Phone</w:t>
                    </w:r>
                    <w:r w:rsidRPr="006F7769">
                      <w:rPr>
                        <w:rStyle w:val="a9"/>
                        <w:rFonts w:eastAsia="ＭＳ ゴシック"/>
                        <w:i w:val="0"/>
                        <w:sz w:val="16"/>
                        <w:lang w:val="en-US"/>
                      </w:rPr>
                      <w:t>:+</w:t>
                    </w:r>
                    <w:r w:rsidRPr="006F7769">
                      <w:rPr>
                        <w:rStyle w:val="a9"/>
                        <w:rFonts w:eastAsia="ＭＳ ゴシック"/>
                        <w:i w:val="0"/>
                        <w:sz w:val="16"/>
                        <w:lang w:val="en-US"/>
                      </w:rPr>
                      <w:t>49 8638 9810 568</w:t>
                    </w:r>
                  </w:p>
                  <w:p w:rsidR="00CF1ABB" w:rsidRPr="006F7769" w:rsidRDefault="00F41D11" w:rsidP="00CF1ABB">
                    <w:pPr>
                      <w:pStyle w:val="a9"/>
                      <w:ind w:left="0"/>
                      <w:rPr>
                        <w:rStyle w:val="af5"/>
                        <w:rFonts w:eastAsia="ＭＳ ゴシック"/>
                        <w:i w:val="0"/>
                        <w:iCs w:val="0"/>
                        <w:sz w:val="16"/>
                        <w:szCs w:val="16"/>
                        <w:lang w:val="en-US"/>
                      </w:rPr>
                    </w:pPr>
                    <w:r w:rsidRPr="006F7769">
                      <w:rPr>
                        <w:rStyle w:val="af5"/>
                        <w:rFonts w:eastAsia="ＭＳ ゴシック" w:cs="ＭＳ 明朝"/>
                        <w:i w:val="0"/>
                        <w:sz w:val="16"/>
                        <w:lang w:val="en-US"/>
                      </w:rPr>
                      <w:t>simone</w:t>
                    </w:r>
                    <w:r w:rsidRPr="006F7769">
                      <w:rPr>
                        <w:rStyle w:val="af5"/>
                        <w:rFonts w:eastAsia="ＭＳ ゴシック" w:cs="ＭＳ 明朝"/>
                        <w:i w:val="0"/>
                        <w:sz w:val="16"/>
                        <w:lang w:val="en-US"/>
                      </w:rPr>
                      <w:t>.</w:t>
                    </w:r>
                    <w:r w:rsidRPr="006F7769">
                      <w:rPr>
                        <w:rStyle w:val="af5"/>
                        <w:rFonts w:eastAsia="ＭＳ ゴシック" w:cs="ＭＳ 明朝"/>
                        <w:i w:val="0"/>
                        <w:sz w:val="16"/>
                        <w:lang w:val="en-US"/>
                      </w:rPr>
                      <w:t>hammerl</w:t>
                    </w:r>
                    <w:r w:rsidRPr="006F7769">
                      <w:rPr>
                        <w:rStyle w:val="af5"/>
                        <w:rFonts w:eastAsia="ＭＳ ゴシック" w:cs="ＭＳ 明朝"/>
                        <w:i w:val="0"/>
                        <w:sz w:val="16"/>
                        <w:lang w:val="en-US"/>
                      </w:rPr>
                      <w:t>@</w:t>
                    </w:r>
                    <w:r w:rsidRPr="006F7769">
                      <w:rPr>
                        <w:rStyle w:val="af5"/>
                        <w:rFonts w:eastAsia="ＭＳ ゴシック" w:cs="ＭＳ 明朝"/>
                        <w:i w:val="0"/>
                        <w:sz w:val="16"/>
                        <w:lang w:val="en-US"/>
                      </w:rPr>
                      <w:t>kraiburg</w:t>
                    </w:r>
                    <w:r w:rsidRPr="006F7769">
                      <w:rPr>
                        <w:rStyle w:val="af5"/>
                        <w:rFonts w:eastAsia="ＭＳ ゴシック" w:cs="ＭＳ 明朝"/>
                        <w:i w:val="0"/>
                        <w:sz w:val="16"/>
                        <w:lang w:val="en-US"/>
                      </w:rPr>
                      <w:t>-</w:t>
                    </w:r>
                    <w:r w:rsidRPr="006F7769">
                      <w:rPr>
                        <w:rStyle w:val="af5"/>
                        <w:rFonts w:eastAsia="ＭＳ ゴシック" w:cs="ＭＳ 明朝"/>
                        <w:i w:val="0"/>
                        <w:sz w:val="16"/>
                        <w:lang w:val="en-US"/>
                      </w:rPr>
                      <w:t>tpe</w:t>
                    </w:r>
                    <w:r w:rsidRPr="006F7769">
                      <w:rPr>
                        <w:rStyle w:val="af5"/>
                        <w:rFonts w:eastAsia="ＭＳ ゴシック" w:cs="ＭＳ 明朝"/>
                        <w:i w:val="0"/>
                        <w:sz w:val="16"/>
                        <w:lang w:val="en-US"/>
                      </w:rPr>
                      <w:t>.</w:t>
                    </w:r>
                    <w:r w:rsidRPr="006F7769">
                      <w:rPr>
                        <w:rStyle w:val="af5"/>
                        <w:rFonts w:eastAsia="ＭＳ ゴシック" w:cs="ＭＳ 明朝"/>
                        <w:i w:val="0"/>
                        <w:sz w:val="16"/>
                        <w:lang w:val="en-US"/>
                      </w:rPr>
                      <w:t>com</w:t>
                    </w:r>
                  </w:p>
                  <w:p w:rsidR="00CF1ABB" w:rsidRPr="006F7769" w:rsidRDefault="00F41D11" w:rsidP="00CF1ABB">
                    <w:pPr>
                      <w:pStyle w:val="a9"/>
                      <w:ind w:left="0"/>
                      <w:rPr>
                        <w:rFonts w:eastAsia="ＭＳ ゴシック"/>
                        <w:bCs/>
                        <w:sz w:val="16"/>
                        <w:szCs w:val="16"/>
                        <w:lang w:val="en-US"/>
                      </w:rPr>
                    </w:pPr>
                  </w:p>
                  <w:p w:rsidR="00CF1ABB" w:rsidRPr="006F7769" w:rsidRDefault="00F41D11" w:rsidP="00CF1ABB">
                    <w:pPr>
                      <w:pStyle w:val="a9"/>
                      <w:ind w:left="0"/>
                      <w:rPr>
                        <w:rFonts w:eastAsia="ＭＳ ゴシック"/>
                        <w:bCs/>
                        <w:sz w:val="16"/>
                        <w:szCs w:val="16"/>
                      </w:rPr>
                    </w:pPr>
                    <w:r w:rsidRPr="006F7769">
                      <w:rPr>
                        <w:rStyle w:val="a9"/>
                        <w:rFonts w:eastAsia="ＭＳ ゴシック"/>
                        <w:sz w:val="16"/>
                      </w:rPr>
                      <w:t>アメリカ</w:t>
                    </w:r>
                    <w:r w:rsidRPr="006F7769">
                      <w:rPr>
                        <w:rStyle w:val="a9"/>
                        <w:rFonts w:eastAsia="ＭＳ ゴシック"/>
                        <w:sz w:val="16"/>
                      </w:rPr>
                      <w:t>地域</w:t>
                    </w:r>
                  </w:p>
                  <w:p w:rsidR="00CF1ABB" w:rsidRPr="006F7769" w:rsidRDefault="00F41D11" w:rsidP="00CF1ABB">
                    <w:pPr>
                      <w:pStyle w:val="a9"/>
                      <w:ind w:left="0"/>
                      <w:rPr>
                        <w:rFonts w:eastAsia="ＭＳ ゴシック"/>
                        <w:i w:val="0"/>
                        <w:sz w:val="16"/>
                      </w:rPr>
                    </w:pPr>
                    <w:r w:rsidRPr="006F7769">
                      <w:rPr>
                        <w:rStyle w:val="a9"/>
                        <w:rFonts w:eastAsia="ＭＳ ゴシック"/>
                        <w:i w:val="0"/>
                        <w:sz w:val="16"/>
                      </w:rPr>
                      <w:t>Gabriela Yohn</w:t>
                    </w:r>
                    <w:r w:rsidRPr="006F7769">
                      <w:rPr>
                        <w:rStyle w:val="a9"/>
                        <w:rFonts w:eastAsia="ＭＳ ゴシック"/>
                        <w:i w:val="0"/>
                        <w:sz w:val="16"/>
                      </w:rPr>
                      <w:t>（</w:t>
                    </w:r>
                    <w:r w:rsidRPr="006F7769">
                      <w:rPr>
                        <w:rStyle w:val="a9"/>
                        <w:rFonts w:eastAsia="ＭＳ ゴシック"/>
                        <w:i w:val="0"/>
                        <w:sz w:val="16"/>
                      </w:rPr>
                      <w:t>ガブリエラ・ヨーン</w:t>
                    </w:r>
                    <w:r w:rsidRPr="006F7769">
                      <w:rPr>
                        <w:rStyle w:val="a9"/>
                        <w:rFonts w:eastAsia="ＭＳ ゴシック"/>
                        <w:i w:val="0"/>
                        <w:sz w:val="16"/>
                      </w:rPr>
                      <w:t>）</w:t>
                    </w:r>
                  </w:p>
                  <w:p w:rsidR="00CF1ABB" w:rsidRPr="006F7769" w:rsidRDefault="00F41D11" w:rsidP="00CF1ABB">
                    <w:pPr>
                      <w:pStyle w:val="a9"/>
                      <w:ind w:left="0"/>
                      <w:rPr>
                        <w:rFonts w:eastAsia="ＭＳ ゴシック"/>
                        <w:i w:val="0"/>
                        <w:sz w:val="16"/>
                      </w:rPr>
                    </w:pPr>
                    <w:r w:rsidRPr="006F7769">
                      <w:rPr>
                        <w:rStyle w:val="a9"/>
                        <w:rFonts w:eastAsia="ＭＳ ゴシック"/>
                        <w:sz w:val="16"/>
                      </w:rPr>
                      <w:t>アメリカ</w:t>
                    </w:r>
                    <w:r w:rsidRPr="006F7769">
                      <w:rPr>
                        <w:rStyle w:val="a9"/>
                        <w:rFonts w:eastAsia="ＭＳ ゴシック"/>
                        <w:sz w:val="16"/>
                      </w:rPr>
                      <w:t>地域担当</w:t>
                    </w:r>
                    <w:r w:rsidRPr="006F7769">
                      <w:rPr>
                        <w:rStyle w:val="a9"/>
                        <w:rFonts w:eastAsia="ＭＳ ゴシック"/>
                        <w:sz w:val="16"/>
                      </w:rPr>
                      <w:t>マーケティング</w:t>
                    </w:r>
                    <w:r w:rsidRPr="006F7769">
                      <w:rPr>
                        <w:rStyle w:val="a9"/>
                        <w:rFonts w:eastAsia="ＭＳ ゴシック"/>
                        <w:sz w:val="16"/>
                      </w:rPr>
                      <w:t>・マネージャー</w:t>
                    </w:r>
                    <w:r w:rsidRPr="006F7769">
                      <w:rPr>
                        <w:rFonts w:eastAsia="ＭＳ ゴシック"/>
                      </w:rPr>
                      <w:br/>
                    </w:r>
                  </w:p>
                  <w:p w:rsidR="00CF1ABB" w:rsidRPr="006F7769" w:rsidRDefault="00F41D11" w:rsidP="00CF1ABB">
                    <w:pPr>
                      <w:pStyle w:val="a9"/>
                      <w:ind w:left="0"/>
                      <w:rPr>
                        <w:rFonts w:eastAsia="ＭＳ ゴシック"/>
                        <w:i w:val="0"/>
                        <w:sz w:val="16"/>
                        <w:lang w:val="en-US"/>
                      </w:rPr>
                    </w:pPr>
                    <w:r w:rsidRPr="006F7769">
                      <w:rPr>
                        <w:rStyle w:val="a9"/>
                        <w:rFonts w:eastAsia="ＭＳ ゴシック"/>
                        <w:i w:val="0"/>
                        <w:sz w:val="16"/>
                        <w:lang w:val="en-US"/>
                      </w:rPr>
                      <w:t>Phone</w:t>
                    </w:r>
                    <w:r w:rsidRPr="006F7769">
                      <w:rPr>
                        <w:rStyle w:val="a9"/>
                        <w:rFonts w:eastAsia="ＭＳ ゴシック"/>
                        <w:i w:val="0"/>
                        <w:sz w:val="16"/>
                        <w:lang w:val="en-US"/>
                      </w:rPr>
                      <w:t>:+</w:t>
                    </w:r>
                    <w:r w:rsidRPr="006F7769">
                      <w:rPr>
                        <w:rStyle w:val="a9"/>
                        <w:rFonts w:eastAsia="ＭＳ ゴシック"/>
                        <w:i w:val="0"/>
                        <w:sz w:val="16"/>
                        <w:lang w:val="en-US"/>
                      </w:rPr>
                      <w:t>1 678 475 6498</w:t>
                    </w:r>
                  </w:p>
                  <w:p w:rsidR="00CF1ABB" w:rsidRPr="006F7769" w:rsidRDefault="00F41D11" w:rsidP="00CF1ABB">
                    <w:pPr>
                      <w:pStyle w:val="a5"/>
                      <w:spacing w:line="360" w:lineRule="auto"/>
                      <w:rPr>
                        <w:rStyle w:val="af5"/>
                        <w:sz w:val="16"/>
                        <w:szCs w:val="16"/>
                        <w:lang w:val="en-US"/>
                      </w:rPr>
                    </w:pPr>
                    <w:hyperlink r:id="rId5" w:history="1">
                      <w:r w:rsidRPr="006F7769">
                        <w:rPr>
                          <w:rStyle w:val="af5"/>
                          <w:rFonts w:cs="ＭＳ 明朝"/>
                          <w:sz w:val="16"/>
                          <w:lang w:val="en-US"/>
                        </w:rPr>
                        <w:t>gabriela.yohn@kraiburg-tpe.com</w:t>
                      </w:r>
                    </w:hyperlink>
                  </w:p>
                  <w:p w:rsidR="00CF1ABB" w:rsidRPr="006F7769" w:rsidRDefault="00F41D11" w:rsidP="00CF1ABB">
                    <w:pPr>
                      <w:pStyle w:val="a5"/>
                      <w:spacing w:line="360" w:lineRule="auto"/>
                      <w:rPr>
                        <w:rStyle w:val="af5"/>
                        <w:sz w:val="16"/>
                        <w:szCs w:val="16"/>
                        <w:lang w:val="en-US" w:bidi="ar-SA"/>
                      </w:rPr>
                    </w:pPr>
                  </w:p>
                  <w:p w:rsidR="00CF1ABB" w:rsidRPr="006F7769" w:rsidRDefault="00F41D11" w:rsidP="00CF1ABB">
                    <w:pPr>
                      <w:pStyle w:val="a5"/>
                      <w:spacing w:line="360" w:lineRule="auto"/>
                      <w:rPr>
                        <w:i/>
                        <w:iCs/>
                        <w:sz w:val="16"/>
                        <w:szCs w:val="16"/>
                      </w:rPr>
                    </w:pPr>
                    <w:r w:rsidRPr="006F7769">
                      <w:rPr>
                        <w:rStyle w:val="a5"/>
                        <w:rFonts w:cs="ＭＳ 明朝"/>
                        <w:i/>
                        <w:sz w:val="16"/>
                      </w:rPr>
                      <w:t>アジア</w:t>
                    </w:r>
                    <w:r w:rsidRPr="006F7769">
                      <w:rPr>
                        <w:rStyle w:val="a5"/>
                        <w:rFonts w:cs="ＭＳ 明朝"/>
                        <w:i/>
                        <w:sz w:val="16"/>
                      </w:rPr>
                      <w:t>太平洋地域</w:t>
                    </w:r>
                    <w:r w:rsidRPr="006F7769">
                      <w:rPr>
                        <w:rStyle w:val="a5"/>
                        <w:rFonts w:cs="ＭＳ 明朝"/>
                        <w:i/>
                        <w:sz w:val="16"/>
                      </w:rPr>
                      <w:t>：</w:t>
                    </w:r>
                  </w:p>
                  <w:p w:rsidR="00CF1ABB" w:rsidRPr="006F7769" w:rsidRDefault="00F41D11" w:rsidP="00CF1ABB">
                    <w:pPr>
                      <w:pStyle w:val="a5"/>
                      <w:spacing w:line="360" w:lineRule="auto"/>
                      <w:rPr>
                        <w:sz w:val="16"/>
                        <w:szCs w:val="16"/>
                      </w:rPr>
                    </w:pPr>
                    <w:r w:rsidRPr="006F7769">
                      <w:rPr>
                        <w:rStyle w:val="a5"/>
                        <w:rFonts w:cs="ＭＳ 明朝"/>
                        <w:sz w:val="16"/>
                      </w:rPr>
                      <w:t>Bridget Ngang</w:t>
                    </w:r>
                    <w:r w:rsidRPr="006F7769">
                      <w:rPr>
                        <w:rStyle w:val="a5"/>
                        <w:rFonts w:cs="ＭＳ 明朝"/>
                        <w:sz w:val="16"/>
                      </w:rPr>
                      <w:t>（</w:t>
                    </w:r>
                    <w:r w:rsidRPr="006F7769">
                      <w:rPr>
                        <w:rStyle w:val="a5"/>
                        <w:rFonts w:cs="ＭＳ 明朝"/>
                        <w:sz w:val="16"/>
                      </w:rPr>
                      <w:t>ブリジット・ナン</w:t>
                    </w:r>
                    <w:r w:rsidRPr="006F7769">
                      <w:rPr>
                        <w:rStyle w:val="a5"/>
                        <w:rFonts w:cs="ＭＳ 明朝"/>
                        <w:sz w:val="16"/>
                      </w:rPr>
                      <w:t>）</w:t>
                    </w:r>
                  </w:p>
                  <w:p w:rsidR="00CF1ABB" w:rsidRPr="006F7769" w:rsidRDefault="00F41D11" w:rsidP="00CF1ABB">
                    <w:pPr>
                      <w:pStyle w:val="a5"/>
                      <w:spacing w:line="360" w:lineRule="auto"/>
                      <w:rPr>
                        <w:sz w:val="16"/>
                        <w:szCs w:val="16"/>
                      </w:rPr>
                    </w:pPr>
                    <w:r w:rsidRPr="006F7769">
                      <w:rPr>
                        <w:rStyle w:val="a5"/>
                        <w:rFonts w:cs="ＭＳ 明朝"/>
                        <w:sz w:val="16"/>
                      </w:rPr>
                      <w:t>アジア</w:t>
                    </w:r>
                    <w:r w:rsidRPr="006F7769">
                      <w:rPr>
                        <w:rStyle w:val="a5"/>
                        <w:rFonts w:cs="ＭＳ 明朝"/>
                        <w:sz w:val="16"/>
                      </w:rPr>
                      <w:t>太平洋地域</w:t>
                    </w:r>
                    <w:r w:rsidRPr="006F7769">
                      <w:rPr>
                        <w:rStyle w:val="a5"/>
                        <w:rFonts w:cs="ＭＳ 明朝"/>
                        <w:sz w:val="16"/>
                      </w:rPr>
                      <w:t xml:space="preserve">　</w:t>
                    </w:r>
                    <w:r w:rsidRPr="006F7769">
                      <w:rPr>
                        <w:rStyle w:val="a5"/>
                        <w:rFonts w:cs="ＭＳ 明朝"/>
                        <w:sz w:val="16"/>
                      </w:rPr>
                      <w:t>マーケティング・マネージャー</w:t>
                    </w:r>
                  </w:p>
                  <w:p w:rsidR="00CF1ABB" w:rsidRPr="006F7769" w:rsidRDefault="00F41D11" w:rsidP="00CF1ABB">
                    <w:pPr>
                      <w:pStyle w:val="a5"/>
                      <w:spacing w:line="360" w:lineRule="auto"/>
                      <w:rPr>
                        <w:sz w:val="16"/>
                        <w:szCs w:val="16"/>
                        <w:lang w:val="en-US"/>
                      </w:rPr>
                    </w:pPr>
                    <w:r w:rsidRPr="006F7769">
                      <w:rPr>
                        <w:rStyle w:val="a5"/>
                        <w:rFonts w:cs="ＭＳ 明朝"/>
                        <w:sz w:val="16"/>
                        <w:lang w:val="en-US"/>
                      </w:rPr>
                      <w:t>Phone</w:t>
                    </w:r>
                    <w:r w:rsidRPr="006F7769">
                      <w:rPr>
                        <w:rStyle w:val="a5"/>
                        <w:rFonts w:cs="ＭＳ 明朝"/>
                        <w:sz w:val="16"/>
                        <w:lang w:val="en-US"/>
                      </w:rPr>
                      <w:t>:+</w:t>
                    </w:r>
                    <w:r w:rsidRPr="006F7769">
                      <w:rPr>
                        <w:rStyle w:val="a5"/>
                        <w:rFonts w:cs="ＭＳ 明朝"/>
                        <w:sz w:val="16"/>
                        <w:lang w:val="en-US"/>
                      </w:rPr>
                      <w:t>603 9545 6301</w:t>
                    </w:r>
                  </w:p>
                  <w:p w:rsidR="00CF1ABB" w:rsidRPr="006F7769" w:rsidRDefault="00F41D11" w:rsidP="00CF1ABB">
                    <w:pPr>
                      <w:pStyle w:val="a5"/>
                      <w:spacing w:line="360" w:lineRule="auto"/>
                      <w:rPr>
                        <w:sz w:val="16"/>
                        <w:szCs w:val="16"/>
                        <w:lang w:val="en-US"/>
                      </w:rPr>
                    </w:pPr>
                    <w:hyperlink r:id="rId6" w:history="1">
                      <w:r w:rsidRPr="006F7769">
                        <w:rPr>
                          <w:rStyle w:val="af5"/>
                          <w:rFonts w:cs="ＭＳ 明朝"/>
                          <w:sz w:val="16"/>
                          <w:lang w:val="en-US"/>
                        </w:rPr>
                        <w:t>bridget.ng</w:t>
                      </w:r>
                      <w:r w:rsidRPr="006F7769">
                        <w:rPr>
                          <w:rStyle w:val="af5"/>
                          <w:rFonts w:cs="ＭＳ 明朝"/>
                          <w:sz w:val="16"/>
                          <w:lang w:val="en-US"/>
                        </w:rPr>
                        <w:t>ang@kraiburg-tpe.com</w:t>
                      </w:r>
                    </w:hyperlink>
                  </w:p>
                  <w:p w:rsidR="00CF1ABB" w:rsidRPr="006F7769" w:rsidRDefault="00F41D11" w:rsidP="00CF1ABB">
                    <w:pPr>
                      <w:pStyle w:val="a9"/>
                      <w:ind w:left="0"/>
                      <w:rPr>
                        <w:rFonts w:eastAsia="ＭＳ ゴシック"/>
                        <w:bCs/>
                        <w:sz w:val="16"/>
                        <w:szCs w:val="16"/>
                        <w:lang w:val="en-US"/>
                      </w:rPr>
                    </w:pPr>
                    <w:bookmarkStart w:id="2" w:name="_Hlk5605189"/>
                  </w:p>
                  <w:p w:rsidR="00CF1ABB" w:rsidRPr="006F7769" w:rsidRDefault="00F41D11" w:rsidP="00CF1ABB">
                    <w:pPr>
                      <w:pStyle w:val="a9"/>
                      <w:ind w:left="0"/>
                      <w:rPr>
                        <w:rStyle w:val="af5"/>
                        <w:rFonts w:eastAsia="ＭＳ ゴシック"/>
                        <w:b/>
                        <w:i w:val="0"/>
                        <w:sz w:val="16"/>
                      </w:rPr>
                    </w:pPr>
                    <w:r w:rsidRPr="006F7769">
                      <w:rPr>
                        <w:rStyle w:val="a9"/>
                        <w:rFonts w:eastAsia="ＭＳ ゴシック"/>
                        <w:b/>
                        <w:i w:val="0"/>
                        <w:sz w:val="16"/>
                      </w:rPr>
                      <w:t>広報</w:t>
                    </w:r>
                    <w:r w:rsidRPr="006F7769">
                      <w:rPr>
                        <w:rStyle w:val="a9"/>
                        <w:rFonts w:eastAsia="ＭＳ ゴシック"/>
                        <w:b/>
                        <w:i w:val="0"/>
                        <w:sz w:val="16"/>
                      </w:rPr>
                      <w:t>エージェント</w:t>
                    </w:r>
                  </w:p>
                  <w:p w:rsidR="00CF1ABB" w:rsidRPr="006F7769" w:rsidRDefault="00F41D11" w:rsidP="00CF1ABB">
                    <w:pPr>
                      <w:spacing w:after="0" w:line="360" w:lineRule="auto"/>
                      <w:rPr>
                        <w:sz w:val="16"/>
                      </w:rPr>
                    </w:pPr>
                    <w:r w:rsidRPr="006F7769">
                      <w:rPr>
                        <w:rStyle w:val="a"/>
                        <w:rFonts w:cs="ＭＳ 明朝"/>
                        <w:i/>
                        <w:sz w:val="16"/>
                      </w:rPr>
                      <w:t>EMG</w:t>
                    </w:r>
                  </w:p>
                  <w:p w:rsidR="00CF1ABB" w:rsidRPr="006F7769" w:rsidRDefault="00F41D11" w:rsidP="00CF1ABB">
                    <w:pPr>
                      <w:spacing w:after="0" w:line="360" w:lineRule="auto"/>
                      <w:rPr>
                        <w:sz w:val="16"/>
                      </w:rPr>
                    </w:pPr>
                    <w:r w:rsidRPr="006F7769">
                      <w:rPr>
                        <w:rStyle w:val="a"/>
                        <w:rFonts w:cs="ＭＳ 明朝"/>
                        <w:sz w:val="16"/>
                      </w:rPr>
                      <w:t>Siria Nielsen</w:t>
                    </w:r>
                    <w:r w:rsidRPr="006F7769">
                      <w:rPr>
                        <w:rStyle w:val="a"/>
                        <w:rFonts w:cs="ＭＳ 明朝"/>
                        <w:sz w:val="16"/>
                      </w:rPr>
                      <w:t>（</w:t>
                    </w:r>
                    <w:r w:rsidRPr="006F7769">
                      <w:rPr>
                        <w:rStyle w:val="a"/>
                        <w:rFonts w:cs="ＭＳ 明朝"/>
                        <w:sz w:val="16"/>
                      </w:rPr>
                      <w:t>シリア・ニールセン</w:t>
                    </w:r>
                    <w:r w:rsidRPr="006F7769">
                      <w:rPr>
                        <w:rStyle w:val="a"/>
                        <w:rFonts w:cs="ＭＳ 明朝"/>
                        <w:sz w:val="16"/>
                      </w:rPr>
                      <w:t>）</w:t>
                    </w:r>
                  </w:p>
                  <w:p w:rsidR="00CF1ABB" w:rsidRPr="006F7769" w:rsidRDefault="00F41D11" w:rsidP="00CF1ABB">
                    <w:pPr>
                      <w:spacing w:after="0" w:line="360" w:lineRule="auto"/>
                      <w:rPr>
                        <w:sz w:val="16"/>
                        <w:lang w:val="en-US"/>
                      </w:rPr>
                    </w:pPr>
                    <w:r w:rsidRPr="006F7769">
                      <w:rPr>
                        <w:rStyle w:val="a"/>
                        <w:rFonts w:cs="ＭＳ 明朝"/>
                        <w:sz w:val="16"/>
                        <w:lang w:val="en-US"/>
                      </w:rPr>
                      <w:t>Phone</w:t>
                    </w:r>
                    <w:r w:rsidRPr="006F7769">
                      <w:rPr>
                        <w:rStyle w:val="a"/>
                        <w:rFonts w:cs="ＭＳ 明朝"/>
                        <w:sz w:val="16"/>
                        <w:lang w:val="en-US"/>
                      </w:rPr>
                      <w:t>:+</w:t>
                    </w:r>
                    <w:r w:rsidRPr="006F7769">
                      <w:rPr>
                        <w:rStyle w:val="a"/>
                        <w:rFonts w:cs="ＭＳ 明朝"/>
                        <w:sz w:val="16"/>
                        <w:lang w:val="en-US"/>
                      </w:rPr>
                      <w:t>31 164 317 036</w:t>
                    </w:r>
                  </w:p>
                  <w:p w:rsidR="007C3588" w:rsidRPr="006F7769" w:rsidRDefault="00F41D11" w:rsidP="00CF1ABB">
                    <w:pPr>
                      <w:spacing w:after="0" w:line="360" w:lineRule="auto"/>
                      <w:rPr>
                        <w:sz w:val="16"/>
                        <w:lang w:val="en-US"/>
                      </w:rPr>
                    </w:pPr>
                    <w:hyperlink r:id="rId7" w:history="1">
                      <w:r w:rsidRPr="006F7769">
                        <w:rPr>
                          <w:rStyle w:val="af5"/>
                          <w:rFonts w:cs="ＭＳ 明朝"/>
                          <w:sz w:val="16"/>
                          <w:lang w:val="en-US"/>
                        </w:rPr>
                        <w:t>snielsen@emg-pr.com</w:t>
                      </w:r>
                    </w:hyperlink>
                    <w:r w:rsidRPr="006F7769">
                      <w:rPr>
                        <w:rStyle w:val="a"/>
                        <w:rFonts w:cs="ＭＳ 明朝"/>
                        <w:sz w:val="16"/>
                        <w:lang w:val="en-US"/>
                      </w:rPr>
                      <w:t xml:space="preserve"> </w:t>
                    </w:r>
                  </w:p>
                  <w:bookmarkEnd w:id="2"/>
                  <w:p w:rsidR="00DC32CA" w:rsidRPr="006F7769" w:rsidRDefault="00F41D11" w:rsidP="000B55D7">
                    <w:pPr>
                      <w:pStyle w:val="a9"/>
                      <w:ind w:left="0"/>
                      <w:rPr>
                        <w:rFonts w:eastAsia="ＭＳ ゴシック"/>
                        <w:i w:val="0"/>
                        <w:iCs w:val="0"/>
                        <w:sz w:val="16"/>
                        <w:szCs w:val="16"/>
                        <w:lang w:val="en-US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A51F03"/>
    <w:multiLevelType w:val="hybridMultilevel"/>
    <w:tmpl w:val="DBD8854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dirty"/>
  <w:attachedTemplate r:id="rId1"/>
  <w:defaultTabStop w:val="720"/>
  <w:hyphenationZone w:val="425"/>
  <w:characterSpacingControl w:val="doNotCompress"/>
  <w:hdrShapeDefaults>
    <o:shapedefaults v:ext="edit" spidmax="3074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0E5D"/>
    <w:rsid w:val="00563C24"/>
    <w:rsid w:val="006F7769"/>
    <w:rsid w:val="00F41D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v:textbox inset="5.85pt,.7pt,5.85pt,.7pt"/>
    </o:shapedefaults>
    <o:shapelayout v:ext="edit">
      <o:idmap v:ext="edit" data="1"/>
    </o:shapelayout>
  </w:shapeDefaults>
  <w:decimalSymbol w:val="."/>
  <w:listSeparator w:val=","/>
  <w15:docId w15:val="{DFA94EB4-B206-4267-8535-E43E51F08C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SimSun" w:hAnsi="Calibri" w:cs="Arial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F7769"/>
    <w:pPr>
      <w:spacing w:after="200" w:line="276" w:lineRule="auto"/>
    </w:pPr>
    <w:rPr>
      <w:rFonts w:ascii="Arial" w:eastAsia="ＭＳ ゴシック" w:hAnsi="Arial"/>
      <w:sz w:val="22"/>
      <w:szCs w:val="22"/>
      <w:lang w:val="ja-JP" w:bidi="en-GB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="Cambria" w:eastAsia="SimSu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link w:val="30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吹き出し (文字)"/>
    <w:link w:val="a3"/>
    <w:uiPriority w:val="99"/>
    <w:semiHidden/>
    <w:rsid w:val="00784C57"/>
    <w:rPr>
      <w:rFonts w:ascii="Tahoma" w:hAnsi="Tahoma" w:cs="Tahoma"/>
      <w:sz w:val="16"/>
      <w:szCs w:val="16"/>
      <w:lang w:val="ja-JP" w:eastAsia="ja-JP"/>
    </w:rPr>
  </w:style>
  <w:style w:type="paragraph" w:styleId="a5">
    <w:name w:val="header"/>
    <w:basedOn w:val="a"/>
    <w:link w:val="a6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a6">
    <w:name w:val="ヘッダー (文字)"/>
    <w:link w:val="a5"/>
    <w:uiPriority w:val="99"/>
    <w:rsid w:val="00784C57"/>
    <w:rPr>
      <w:lang w:val="ja-JP" w:eastAsia="ja-JP"/>
    </w:rPr>
  </w:style>
  <w:style w:type="paragraph" w:styleId="a7">
    <w:name w:val="footer"/>
    <w:basedOn w:val="a"/>
    <w:link w:val="a8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a8">
    <w:name w:val="フッター (文字)"/>
    <w:link w:val="a7"/>
    <w:uiPriority w:val="99"/>
    <w:rsid w:val="00784C57"/>
    <w:rPr>
      <w:lang w:val="ja-JP" w:eastAsia="ja-JP"/>
    </w:rPr>
  </w:style>
  <w:style w:type="paragraph" w:styleId="a9">
    <w:name w:val="Body Text Indent"/>
    <w:basedOn w:val="a"/>
    <w:link w:val="aa"/>
    <w:uiPriority w:val="99"/>
    <w:rsid w:val="00502615"/>
    <w:pPr>
      <w:suppressAutoHyphens/>
      <w:spacing w:after="0" w:line="360" w:lineRule="auto"/>
      <w:ind w:left="567"/>
    </w:pPr>
    <w:rPr>
      <w:rFonts w:eastAsia="Times New Roman"/>
      <w:i/>
      <w:iCs/>
      <w:sz w:val="20"/>
      <w:szCs w:val="20"/>
    </w:rPr>
  </w:style>
  <w:style w:type="character" w:customStyle="1" w:styleId="aa">
    <w:name w:val="本文インデント (文字)"/>
    <w:link w:val="a9"/>
    <w:uiPriority w:val="99"/>
    <w:rsid w:val="00502615"/>
    <w:rPr>
      <w:rFonts w:ascii="Arial" w:eastAsia="Times New Roman" w:hAnsi="Arial" w:cs="Arial"/>
      <w:i/>
      <w:iCs/>
      <w:sz w:val="20"/>
      <w:szCs w:val="20"/>
      <w:lang w:val="ja-JP" w:eastAsia="ja-JP"/>
    </w:rPr>
  </w:style>
  <w:style w:type="character" w:styleId="ab">
    <w:name w:val="annotation reference"/>
    <w:uiPriority w:val="99"/>
    <w:semiHidden/>
    <w:unhideWhenUsed/>
    <w:rsid w:val="00DB2468"/>
    <w:rPr>
      <w:sz w:val="16"/>
      <w:szCs w:val="16"/>
      <w:lang w:val="ja-JP" w:eastAsia="ja-JP"/>
    </w:rPr>
  </w:style>
  <w:style w:type="paragraph" w:styleId="ac">
    <w:name w:val="annotation text"/>
    <w:basedOn w:val="a"/>
    <w:link w:val="ad"/>
    <w:uiPriority w:val="99"/>
    <w:semiHidden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ad">
    <w:name w:val="コメント文字列 (文字)"/>
    <w:link w:val="ac"/>
    <w:uiPriority w:val="99"/>
    <w:semiHidden/>
    <w:rsid w:val="00DB2468"/>
    <w:rPr>
      <w:sz w:val="20"/>
      <w:szCs w:val="20"/>
      <w:lang w:val="ja-JP" w:eastAsia="ja-JP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DB2468"/>
    <w:rPr>
      <w:b/>
      <w:bCs/>
    </w:rPr>
  </w:style>
  <w:style w:type="character" w:customStyle="1" w:styleId="af">
    <w:name w:val="コメント内容 (文字)"/>
    <w:link w:val="ae"/>
    <w:uiPriority w:val="99"/>
    <w:semiHidden/>
    <w:rsid w:val="00DB2468"/>
    <w:rPr>
      <w:b/>
      <w:bCs/>
      <w:sz w:val="20"/>
      <w:szCs w:val="20"/>
      <w:lang w:val="ja-JP" w:eastAsia="ja-JP"/>
    </w:rPr>
  </w:style>
  <w:style w:type="paragraph" w:styleId="af0">
    <w:name w:val="Body Text"/>
    <w:basedOn w:val="a"/>
    <w:link w:val="af1"/>
    <w:uiPriority w:val="99"/>
    <w:semiHidden/>
    <w:unhideWhenUsed/>
    <w:rsid w:val="00083596"/>
    <w:pPr>
      <w:spacing w:after="120"/>
    </w:pPr>
  </w:style>
  <w:style w:type="character" w:customStyle="1" w:styleId="af1">
    <w:name w:val="本文 (文字)"/>
    <w:link w:val="af0"/>
    <w:uiPriority w:val="99"/>
    <w:semiHidden/>
    <w:rsid w:val="00083596"/>
    <w:rPr>
      <w:lang w:val="ja-JP" w:eastAsia="ja-JP"/>
    </w:rPr>
  </w:style>
  <w:style w:type="paragraph" w:styleId="af2">
    <w:name w:val="List Paragraph"/>
    <w:basedOn w:val="a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af3">
    <w:name w:val="Emphasis"/>
    <w:uiPriority w:val="20"/>
    <w:qFormat/>
    <w:rsid w:val="00180F66"/>
    <w:rPr>
      <w:i/>
      <w:iCs/>
      <w:lang w:val="ja-JP" w:eastAsia="ja-JP"/>
    </w:rPr>
  </w:style>
  <w:style w:type="paragraph" w:styleId="Web">
    <w:name w:val="Normal (Web)"/>
    <w:basedOn w:val="a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4">
    <w:name w:val="Strong"/>
    <w:uiPriority w:val="22"/>
    <w:qFormat/>
    <w:rsid w:val="00180F66"/>
    <w:rPr>
      <w:b/>
      <w:bCs/>
      <w:lang w:val="ja-JP" w:eastAsia="ja-JP"/>
    </w:rPr>
  </w:style>
  <w:style w:type="character" w:customStyle="1" w:styleId="30">
    <w:name w:val="見出し 3 (文字)"/>
    <w:link w:val="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  <w:lang w:val="ja-JP" w:eastAsia="ja-JP"/>
    </w:rPr>
  </w:style>
  <w:style w:type="character" w:customStyle="1" w:styleId="20">
    <w:name w:val="見出し 2 (文字)"/>
    <w:link w:val="2"/>
    <w:uiPriority w:val="9"/>
    <w:semiHidden/>
    <w:rsid w:val="00A832FB"/>
    <w:rPr>
      <w:rFonts w:ascii="Cambria" w:eastAsia="SimSun" w:hAnsi="Cambria" w:cs="Times New Roman"/>
      <w:b/>
      <w:bCs/>
      <w:color w:val="4F81BD"/>
      <w:sz w:val="26"/>
      <w:szCs w:val="26"/>
      <w:lang w:val="ja-JP" w:eastAsia="ja-JP"/>
    </w:rPr>
  </w:style>
  <w:style w:type="character" w:styleId="af5">
    <w:name w:val="Hyperlink"/>
    <w:uiPriority w:val="99"/>
    <w:unhideWhenUsed/>
    <w:rsid w:val="00C0054B"/>
    <w:rPr>
      <w:color w:val="0000FF"/>
      <w:u w:val="single"/>
      <w:lang w:val="ja-JP" w:eastAsia="ja-JP"/>
    </w:rPr>
  </w:style>
  <w:style w:type="paragraph" w:customStyle="1" w:styleId="bodytext">
    <w:name w:val="bodytext"/>
    <w:basedOn w:val="a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a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a0"/>
    <w:rsid w:val="00E17CAC"/>
  </w:style>
  <w:style w:type="character" w:styleId="af6">
    <w:name w:val="FollowedHyperlink"/>
    <w:uiPriority w:val="99"/>
    <w:semiHidden/>
    <w:unhideWhenUsed/>
    <w:rsid w:val="00C30003"/>
    <w:rPr>
      <w:color w:val="800080"/>
      <w:u w:val="single"/>
      <w:lang w:val="ja-JP" w:eastAsia="ja-JP"/>
    </w:rPr>
  </w:style>
  <w:style w:type="character" w:customStyle="1" w:styleId="UnresolvedMention">
    <w:name w:val="Unresolved Mention"/>
    <w:uiPriority w:val="99"/>
    <w:semiHidden/>
    <w:unhideWhenUsed/>
    <w:rsid w:val="007C3588"/>
    <w:rPr>
      <w:color w:val="605E5C"/>
      <w:lang w:val="ja-JP"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nielsen@emg-pr.com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PressReleaseFinder.com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kraiburg-tpe.com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file:///E:\Working_Files\Kraiburg\2019-04\Export\ja-JP\&#12513;&#12540;&#12523;&#65306;bridget.ngang@kraiburg-tpe.com" TargetMode="External"/><Relationship Id="rId7" Type="http://schemas.openxmlformats.org/officeDocument/2006/relationships/hyperlink" Target="mailto:snielsen@emg-pr.com" TargetMode="External"/><Relationship Id="rId2" Type="http://schemas.openxmlformats.org/officeDocument/2006/relationships/hyperlink" Target="mailto:gabriela.yohn@kraiburg-tpe.com" TargetMode="External"/><Relationship Id="rId1" Type="http://schemas.openxmlformats.org/officeDocument/2006/relationships/image" Target="media/image2.jpeg"/><Relationship Id="rId6" Type="http://schemas.openxmlformats.org/officeDocument/2006/relationships/hyperlink" Target="file:///E:\Working_Files\Kraiburg\2019-04\Export\ja-JP\&#12513;&#12540;&#12523;&#65306;bridget.ngang@kraiburg-tpe.com" TargetMode="External"/><Relationship Id="rId5" Type="http://schemas.openxmlformats.org/officeDocument/2006/relationships/hyperlink" Target="mailto:gabriela.yohn@kraiburg-tpe.com" TargetMode="External"/><Relationship Id="rId4" Type="http://schemas.openxmlformats.org/officeDocument/2006/relationships/hyperlink" Target="mailto:snielsen@emg-pr.com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H:\Kraiburg%20TPE\05%20Press%20Releases\---%20TEMPLATES\NORAM%20PR\KRAPR000EN0000%20folder%20name.dotx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757D3D-9427-493D-8604-38D92BA37B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KRAPR000EN0000 folder name.dotx</Template>
  <TotalTime>10</TotalTime>
  <Pages>5</Pages>
  <Words>414</Words>
  <Characters>2366</Characters>
  <Application>Microsoft Office Word</Application>
  <DocSecurity>0</DocSecurity>
  <Lines>19</Lines>
  <Paragraphs>5</Paragraphs>
  <ScaleCrop>false</ScaleCrop>
  <HeadingPairs>
    <vt:vector size="6" baseType="variant">
      <vt:variant>
        <vt:lpstr>タイトル</vt:lpstr>
      </vt:variant>
      <vt:variant>
        <vt:i4>1</vt:i4>
      </vt:variant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>THERMOLAST® K from KRAIBURG TPE provides superior properties profile for aesthetic and durable dog toy</vt:lpstr>
      <vt:lpstr>THERMOLAST® K from KRAIBURG TPE provides superior properties profile for aesthetic and durable dog toy</vt:lpstr>
      <vt:lpstr>THERMOLAST® K from KRAIBURG TPE provides superior properties profile for aesthetic and durable dog toy</vt:lpstr>
    </vt:vector>
  </TitlesOfParts>
  <Manager>Ilona Giljam</Manager>
  <Company>EMG</Company>
  <LinksUpToDate>false</LinksUpToDate>
  <CharactersWithSpaces>2775</CharactersWithSpaces>
  <SharedDoc>false</SharedDoc>
  <HLinks>
    <vt:vector size="36" baseType="variant">
      <vt:variant>
        <vt:i4>852079</vt:i4>
      </vt:variant>
      <vt:variant>
        <vt:i4>6</vt:i4>
      </vt:variant>
      <vt:variant>
        <vt:i4>0</vt:i4>
      </vt:variant>
      <vt:variant>
        <vt:i4>5</vt:i4>
      </vt:variant>
      <vt:variant>
        <vt:lpwstr>mailto:snielsen@emg-pr.com</vt:lpwstr>
      </vt:variant>
      <vt:variant>
        <vt:lpwstr/>
      </vt:variant>
      <vt:variant>
        <vt:i4>3997754</vt:i4>
      </vt:variant>
      <vt:variant>
        <vt:i4>3</vt:i4>
      </vt:variant>
      <vt:variant>
        <vt:i4>0</vt:i4>
      </vt:variant>
      <vt:variant>
        <vt:i4>5</vt:i4>
      </vt:variant>
      <vt:variant>
        <vt:lpwstr>http://www.pressreleasefinder.com/</vt:lpwstr>
      </vt:variant>
      <vt:variant>
        <vt:lpwstr/>
      </vt:variant>
      <vt:variant>
        <vt:i4>131142</vt:i4>
      </vt:variant>
      <vt:variant>
        <vt:i4>0</vt:i4>
      </vt:variant>
      <vt:variant>
        <vt:i4>0</vt:i4>
      </vt:variant>
      <vt:variant>
        <vt:i4>5</vt:i4>
      </vt:variant>
      <vt:variant>
        <vt:lpwstr>http://www.kraiburg-tpe.com/</vt:lpwstr>
      </vt:variant>
      <vt:variant>
        <vt:lpwstr/>
      </vt:variant>
      <vt:variant>
        <vt:i4>852079</vt:i4>
      </vt:variant>
      <vt:variant>
        <vt:i4>6</vt:i4>
      </vt:variant>
      <vt:variant>
        <vt:i4>0</vt:i4>
      </vt:variant>
      <vt:variant>
        <vt:i4>5</vt:i4>
      </vt:variant>
      <vt:variant>
        <vt:lpwstr>mailto:snielsen@emg-pr.com</vt:lpwstr>
      </vt:variant>
      <vt:variant>
        <vt:lpwstr/>
      </vt:variant>
      <vt:variant>
        <vt:i4>1310757</vt:i4>
      </vt:variant>
      <vt:variant>
        <vt:i4>3</vt:i4>
      </vt:variant>
      <vt:variant>
        <vt:i4>0</vt:i4>
      </vt:variant>
      <vt:variant>
        <vt:i4>5</vt:i4>
      </vt:variant>
      <vt:variant>
        <vt:lpwstr>mailto:bridget.ngang@kraiburg-tpe.com</vt:lpwstr>
      </vt:variant>
      <vt:variant>
        <vt:lpwstr/>
      </vt:variant>
      <vt:variant>
        <vt:i4>4915319</vt:i4>
      </vt:variant>
      <vt:variant>
        <vt:i4>0</vt:i4>
      </vt:variant>
      <vt:variant>
        <vt:i4>0</vt:i4>
      </vt:variant>
      <vt:variant>
        <vt:i4>5</vt:i4>
      </vt:variant>
      <vt:variant>
        <vt:lpwstr>mailto:gabriela.yohn@kraiburg-tpe.com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THERMOLAST® K from KRAIBURG TPE provides superior properties profile for aesthetic and durable dog toy</dc:title>
  <dc:subject/>
  <dc:creator>Siria Nielsen</dc:creator>
  <cp:keywords>034</cp:keywords>
  <cp:lastModifiedBy>Takayama Shin</cp:lastModifiedBy>
  <cp:revision>3</cp:revision>
  <cp:lastPrinted>2019-03-26T13:42:00Z</cp:lastPrinted>
  <dcterms:created xsi:type="dcterms:W3CDTF">2019-04-29T14:50:00Z</dcterms:created>
  <dcterms:modified xsi:type="dcterms:W3CDTF">2019-04-29T15:00:00Z</dcterms:modified>
  <cp:category>PR</cp:category>
</cp:coreProperties>
</file>